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13DB" w14:textId="4CB946CF" w:rsidR="00B4702A"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F96F74">
        <w:rPr>
          <w:b/>
          <w:i/>
          <w:noProof/>
          <w:sz w:val="28"/>
        </w:rPr>
        <w:t>S3-22</w:t>
      </w:r>
      <w:r w:rsidR="00F96F74" w:rsidRPr="00F96F74">
        <w:rPr>
          <w:b/>
          <w:i/>
          <w:noProof/>
          <w:sz w:val="28"/>
        </w:rPr>
        <w:t>3698</w:t>
      </w:r>
    </w:p>
    <w:p w14:paraId="18D49CE4" w14:textId="2EF26B81" w:rsidR="00EE33A2" w:rsidRPr="00B4702A" w:rsidRDefault="00B4702A" w:rsidP="00B4702A">
      <w:pPr>
        <w:pStyle w:val="CRCoverPage"/>
        <w:outlineLvl w:val="0"/>
        <w:rPr>
          <w:b/>
          <w:bCs/>
          <w:noProof/>
          <w:sz w:val="24"/>
        </w:rPr>
      </w:pPr>
      <w:r w:rsidRPr="00B4702A">
        <w:rPr>
          <w:b/>
          <w:bCs/>
          <w:sz w:val="24"/>
        </w:rPr>
        <w:t>Toulouse,</w:t>
      </w:r>
      <w:r w:rsidR="00EE4D74">
        <w:rPr>
          <w:b/>
          <w:bCs/>
          <w:sz w:val="24"/>
        </w:rPr>
        <w:t xml:space="preserve"> </w:t>
      </w:r>
      <w:r w:rsidRPr="00B4702A">
        <w:rPr>
          <w:b/>
          <w:bCs/>
          <w:sz w:val="24"/>
        </w:rPr>
        <w:t>France, 14 - 18 November 2022</w:t>
      </w:r>
    </w:p>
    <w:p w14:paraId="2F93929F" w14:textId="719489C0" w:rsidR="0010401F" w:rsidRDefault="0010401F">
      <w:pPr>
        <w:keepNext/>
        <w:pBdr>
          <w:bottom w:val="single" w:sz="4" w:space="1" w:color="auto"/>
        </w:pBdr>
        <w:tabs>
          <w:tab w:val="right" w:pos="9639"/>
        </w:tabs>
        <w:outlineLvl w:val="0"/>
        <w:rPr>
          <w:rFonts w:ascii="Arial" w:hAnsi="Arial" w:cs="Arial"/>
          <w:b/>
          <w:sz w:val="24"/>
        </w:rPr>
      </w:pPr>
    </w:p>
    <w:p w14:paraId="4B6CB5A7" w14:textId="3B35C42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0BC4">
        <w:rPr>
          <w:rFonts w:ascii="Arial" w:hAnsi="Arial"/>
          <w:b/>
          <w:lang w:val="en-US"/>
        </w:rPr>
        <w:t>Ericsson</w:t>
      </w:r>
    </w:p>
    <w:p w14:paraId="2481A3FB" w14:textId="425800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30BC4">
        <w:rPr>
          <w:rFonts w:ascii="Arial" w:hAnsi="Arial" w:cs="Arial"/>
          <w:b/>
        </w:rPr>
        <w:t xml:space="preserve">Discussion. </w:t>
      </w:r>
      <w:r w:rsidR="00930BC4" w:rsidRPr="00930BC4">
        <w:rPr>
          <w:rFonts w:ascii="Arial" w:hAnsi="Arial" w:cs="Arial"/>
          <w:b/>
        </w:rPr>
        <w:t>Key issue #12: Security in Hosted SEPP scenarios</w:t>
      </w:r>
    </w:p>
    <w:p w14:paraId="1C7CA5A2" w14:textId="6E28A7A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EAFC55" w14:textId="478F7D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0BC4">
        <w:rPr>
          <w:rFonts w:ascii="Arial" w:hAnsi="Arial"/>
          <w:b/>
        </w:rPr>
        <w:t>5.24</w:t>
      </w:r>
    </w:p>
    <w:p w14:paraId="75DF49D4" w14:textId="77777777" w:rsidR="00C022E3" w:rsidRDefault="00C022E3">
      <w:pPr>
        <w:pStyle w:val="Heading1"/>
      </w:pPr>
      <w:r>
        <w:t>1</w:t>
      </w:r>
      <w:r>
        <w:tab/>
        <w:t>Decision/action requested</w:t>
      </w:r>
    </w:p>
    <w:p w14:paraId="12203B16" w14:textId="12746FA0" w:rsidR="00C022E3" w:rsidRDefault="00872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72773">
        <w:t xml:space="preserve"> </w:t>
      </w:r>
      <w:r w:rsidRPr="00872773">
        <w:rPr>
          <w:b/>
          <w:i/>
        </w:rPr>
        <w:t>This discussion paper provides additional background to the update of Key issue #12 (S3-22</w:t>
      </w:r>
      <w:r w:rsidR="00F96F74">
        <w:rPr>
          <w:b/>
          <w:i/>
        </w:rPr>
        <w:t>3699</w:t>
      </w:r>
      <w:r w:rsidRPr="00872773">
        <w:rPr>
          <w:b/>
          <w:i/>
        </w:rPr>
        <w:t>) and the solution proposal (S3-22</w:t>
      </w:r>
      <w:r w:rsidR="00F96F74">
        <w:rPr>
          <w:b/>
          <w:i/>
        </w:rPr>
        <w:t>3700</w:t>
      </w:r>
      <w:r w:rsidRPr="00872773">
        <w:rPr>
          <w:b/>
          <w:i/>
        </w:rPr>
        <w:t>)</w:t>
      </w:r>
      <w:r w:rsidR="00C022E3">
        <w:rPr>
          <w:b/>
          <w:i/>
        </w:rPr>
        <w:t>.</w:t>
      </w:r>
    </w:p>
    <w:p w14:paraId="79877236" w14:textId="6B0771BD" w:rsidR="00C022E3" w:rsidRDefault="00C022E3">
      <w:pPr>
        <w:pStyle w:val="Heading1"/>
      </w:pPr>
      <w:r>
        <w:t>2</w:t>
      </w:r>
      <w:r>
        <w:tab/>
        <w:t>References</w:t>
      </w:r>
    </w:p>
    <w:p w14:paraId="7D0B9B29" w14:textId="77777777" w:rsidR="00930BC4" w:rsidRDefault="00930BC4" w:rsidP="00930BC4">
      <w:pPr>
        <w:pStyle w:val="Reference"/>
      </w:pPr>
      <w:r w:rsidRPr="00813962">
        <w:t>[1]</w:t>
      </w:r>
      <w:r>
        <w:rPr>
          <w:color w:val="FF0000"/>
        </w:rPr>
        <w:tab/>
      </w:r>
      <w:r w:rsidRPr="00813962">
        <w:t>3GPP TR 33.875: "Study on enhanced security aspects of the 5G Service Based Architecture (SBA)"</w:t>
      </w:r>
    </w:p>
    <w:p w14:paraId="2CAA1948" w14:textId="66C46D3A" w:rsidR="00930BC4" w:rsidRDefault="00930BC4" w:rsidP="00930BC4">
      <w:pPr>
        <w:pStyle w:val="Reference"/>
        <w:rPr>
          <w:color w:val="000000" w:themeColor="text1"/>
        </w:rPr>
      </w:pPr>
      <w:r w:rsidRPr="0044159B">
        <w:rPr>
          <w:color w:val="000000" w:themeColor="text1"/>
        </w:rPr>
        <w:t>[</w:t>
      </w:r>
      <w:r>
        <w:rPr>
          <w:color w:val="000000" w:themeColor="text1"/>
        </w:rPr>
        <w:t>2</w:t>
      </w:r>
      <w:r w:rsidRPr="0044159B">
        <w:rPr>
          <w:color w:val="000000" w:themeColor="text1"/>
        </w:rPr>
        <w:t>]</w:t>
      </w:r>
      <w:r w:rsidRPr="0044159B">
        <w:rPr>
          <w:color w:val="000000" w:themeColor="text1"/>
        </w:rPr>
        <w:tab/>
      </w:r>
      <w:r w:rsidR="00F6150F">
        <w:rPr>
          <w:color w:val="000000" w:themeColor="text1"/>
        </w:rPr>
        <w:t xml:space="preserve">GSMA </w:t>
      </w:r>
      <w:r w:rsidR="00DC799A" w:rsidRPr="00DC799A">
        <w:rPr>
          <w:color w:val="000000" w:themeColor="text1"/>
        </w:rPr>
        <w:t>NG.113-v5.0-2</w:t>
      </w:r>
      <w:r w:rsidR="004A3D33">
        <w:rPr>
          <w:color w:val="000000" w:themeColor="text1"/>
        </w:rPr>
        <w:t>:</w:t>
      </w:r>
      <w:r w:rsidR="00DC799A">
        <w:rPr>
          <w:color w:val="000000" w:themeColor="text1"/>
        </w:rPr>
        <w:t xml:space="preserve"> </w:t>
      </w:r>
      <w:r w:rsidR="00116270">
        <w:rPr>
          <w:color w:val="000000" w:themeColor="text1"/>
        </w:rPr>
        <w:t>"</w:t>
      </w:r>
      <w:r w:rsidR="00DC799A" w:rsidRPr="00DC799A">
        <w:rPr>
          <w:color w:val="000000" w:themeColor="text1"/>
        </w:rPr>
        <w:t>5GS Roaming Guidelines</w:t>
      </w:r>
      <w:r w:rsidR="00116270">
        <w:rPr>
          <w:color w:val="000000" w:themeColor="text1"/>
        </w:rPr>
        <w:t>"</w:t>
      </w:r>
    </w:p>
    <w:p w14:paraId="53C177F6" w14:textId="21ABD30B" w:rsidR="00430AAB" w:rsidRDefault="00430AAB" w:rsidP="00930BC4">
      <w:pPr>
        <w:pStyle w:val="Reference"/>
        <w:rPr>
          <w:color w:val="000000" w:themeColor="text1"/>
        </w:rPr>
      </w:pPr>
      <w:r>
        <w:rPr>
          <w:color w:val="000000" w:themeColor="text1"/>
        </w:rPr>
        <w:t>[3]</w:t>
      </w:r>
      <w:r>
        <w:rPr>
          <w:color w:val="000000" w:themeColor="text1"/>
        </w:rPr>
        <w:tab/>
      </w:r>
      <w:r w:rsidR="00116270">
        <w:rPr>
          <w:color w:val="000000" w:themeColor="text1"/>
        </w:rPr>
        <w:t xml:space="preserve">3GPP </w:t>
      </w:r>
      <w:r w:rsidR="00C05992" w:rsidRPr="00C05992">
        <w:rPr>
          <w:color w:val="000000" w:themeColor="text1"/>
        </w:rPr>
        <w:t>S3-213806</w:t>
      </w:r>
      <w:r w:rsidR="004A3D33">
        <w:rPr>
          <w:color w:val="000000" w:themeColor="text1"/>
        </w:rPr>
        <w:t>:</w:t>
      </w:r>
      <w:r w:rsidR="00C05992">
        <w:rPr>
          <w:color w:val="000000" w:themeColor="text1"/>
        </w:rPr>
        <w:t xml:space="preserve"> </w:t>
      </w:r>
      <w:r w:rsidR="00116270">
        <w:rPr>
          <w:color w:val="000000" w:themeColor="text1"/>
        </w:rPr>
        <w:t>"</w:t>
      </w:r>
      <w:r w:rsidRPr="00430AAB">
        <w:rPr>
          <w:color w:val="000000" w:themeColor="text1"/>
        </w:rPr>
        <w:t>LS to 3GPP SA3 working group on 5GS Roaming Hubbing</w:t>
      </w:r>
      <w:r w:rsidR="00116270">
        <w:rPr>
          <w:color w:val="000000" w:themeColor="text1"/>
        </w:rPr>
        <w:t>"</w:t>
      </w:r>
    </w:p>
    <w:p w14:paraId="57CC2436" w14:textId="7BD1DC0C" w:rsidR="00797FC4" w:rsidRPr="0044159B" w:rsidRDefault="00797FC4" w:rsidP="00930BC4">
      <w:pPr>
        <w:pStyle w:val="Reference"/>
        <w:rPr>
          <w:color w:val="000000" w:themeColor="text1"/>
        </w:rPr>
      </w:pPr>
      <w:r>
        <w:rPr>
          <w:color w:val="000000" w:themeColor="text1"/>
        </w:rPr>
        <w:t>[4]</w:t>
      </w:r>
      <w:r>
        <w:rPr>
          <w:color w:val="000000" w:themeColor="text1"/>
        </w:rPr>
        <w:tab/>
        <w:t xml:space="preserve">3GPP </w:t>
      </w:r>
      <w:r w:rsidR="008751F8" w:rsidRPr="008751F8">
        <w:rPr>
          <w:color w:val="000000" w:themeColor="text1"/>
        </w:rPr>
        <w:t>S3-221737</w:t>
      </w:r>
      <w:r w:rsidR="008751F8">
        <w:rPr>
          <w:color w:val="000000" w:themeColor="text1"/>
        </w:rPr>
        <w:t>: "</w:t>
      </w:r>
      <w:r w:rsidR="00E71714" w:rsidRPr="00E71714">
        <w:rPr>
          <w:color w:val="000000" w:themeColor="text1"/>
        </w:rPr>
        <w:t>LS to 3GPP SA3 on Hosted SEPP</w:t>
      </w:r>
      <w:r w:rsidR="00E71714">
        <w:rPr>
          <w:color w:val="000000" w:themeColor="text1"/>
        </w:rPr>
        <w:t>"</w:t>
      </w:r>
    </w:p>
    <w:p w14:paraId="40EC750A" w14:textId="64AA2FA9" w:rsidR="00C022E3" w:rsidRDefault="00C022E3">
      <w:pPr>
        <w:pStyle w:val="Heading1"/>
      </w:pPr>
      <w:r>
        <w:t>3</w:t>
      </w:r>
      <w:r>
        <w:tab/>
        <w:t>Rationale</w:t>
      </w:r>
    </w:p>
    <w:p w14:paraId="690F948E" w14:textId="1C07ADF9" w:rsidR="00C022E3" w:rsidRDefault="00930BC4">
      <w:pPr>
        <w:rPr>
          <w:i/>
        </w:rPr>
      </w:pPr>
      <w:r w:rsidRPr="00930BC4">
        <w:t xml:space="preserve">This discussion paper providers </w:t>
      </w:r>
      <w:r w:rsidR="00DC799A" w:rsidRPr="00930BC4">
        <w:t>additional</w:t>
      </w:r>
      <w:r w:rsidRPr="00930BC4">
        <w:t xml:space="preserve"> details of the problems to solve in </w:t>
      </w:r>
      <w:r w:rsidR="00281692">
        <w:t>"</w:t>
      </w:r>
      <w:r w:rsidRPr="00930BC4">
        <w:t>Key issue #12: Security in Hosted SEPP scenarios</w:t>
      </w:r>
      <w:r>
        <w:t>.</w:t>
      </w:r>
      <w:r w:rsidR="00281692">
        <w:t>"</w:t>
      </w:r>
      <w:r w:rsidR="000F3F6A">
        <w:t xml:space="preserve"> It serves as background to an update of the KI#12 details (distributed separately) as well as a Solution Proposal for KI#12 (distributed separately).</w:t>
      </w:r>
    </w:p>
    <w:p w14:paraId="15C30473" w14:textId="082AB2BE" w:rsidR="00C022E3" w:rsidRDefault="00C022E3">
      <w:pPr>
        <w:pStyle w:val="Heading1"/>
      </w:pPr>
      <w:r>
        <w:t>4</w:t>
      </w:r>
      <w:r>
        <w:tab/>
        <w:t>Detailed proposal</w:t>
      </w:r>
    </w:p>
    <w:p w14:paraId="6917CF01" w14:textId="40458BBB" w:rsidR="00FE7E10" w:rsidRPr="00FE7E10" w:rsidRDefault="00FE7E10" w:rsidP="00FE7E10">
      <w:r w:rsidRPr="00FE7E10">
        <w:t xml:space="preserve">It is proposed to discuss the following </w:t>
      </w:r>
      <w:r w:rsidR="0081643C">
        <w:t>background and observations</w:t>
      </w:r>
      <w:r w:rsidR="00233DC9">
        <w:t xml:space="preserve">. </w:t>
      </w:r>
      <w:r w:rsidR="00AF798B">
        <w:t xml:space="preserve">It </w:t>
      </w:r>
      <w:r w:rsidR="00233DC9">
        <w:t xml:space="preserve">serves as background information for updates to KI#12 </w:t>
      </w:r>
      <w:r w:rsidR="00317780">
        <w:t>[1] and solution.</w:t>
      </w:r>
    </w:p>
    <w:p w14:paraId="6FE26F4B" w14:textId="481F8676" w:rsidR="00714B2B" w:rsidRPr="00714B2B" w:rsidRDefault="00714B2B" w:rsidP="00714B2B">
      <w:pPr>
        <w:pStyle w:val="Heading2"/>
      </w:pPr>
      <w:r>
        <w:t>4.1 Introduction</w:t>
      </w:r>
    </w:p>
    <w:p w14:paraId="2D942DA5" w14:textId="501831F6" w:rsidR="00DC799A" w:rsidRDefault="00DC799A" w:rsidP="00DC799A">
      <w:r>
        <w:t>Bilateral PLMN inter-connection scenarios are described by NG 113 v5.0 annex B [2]. SEPPs can be deployed</w:t>
      </w:r>
    </w:p>
    <w:p w14:paraId="4644E807" w14:textId="128EC72F" w:rsidR="008325B0" w:rsidRDefault="004F6D26" w:rsidP="008325B0">
      <w:pPr>
        <w:pStyle w:val="ListParagraph"/>
        <w:numPr>
          <w:ilvl w:val="0"/>
          <w:numId w:val="24"/>
        </w:numPr>
      </w:pPr>
      <w:r>
        <w:t>S</w:t>
      </w:r>
      <w:r w:rsidR="008325B0">
        <w:t xml:space="preserve">EPP </w:t>
      </w:r>
      <w:r w:rsidR="00802A1E">
        <w:t>not outso</w:t>
      </w:r>
      <w:r w:rsidR="00BA1A6C">
        <w:t xml:space="preserve">urced and </w:t>
      </w:r>
      <w:r w:rsidR="008325B0">
        <w:t>deployed within the PLMN</w:t>
      </w:r>
    </w:p>
    <w:p w14:paraId="17EF6531" w14:textId="622132EE" w:rsidR="00BB177B" w:rsidRPr="00BB177B" w:rsidRDefault="00BB177B" w:rsidP="00BB177B">
      <w:pPr>
        <w:pStyle w:val="ListParagraph"/>
        <w:numPr>
          <w:ilvl w:val="0"/>
          <w:numId w:val="24"/>
        </w:numPr>
      </w:pPr>
      <w:r w:rsidRPr="00BB177B">
        <w:t xml:space="preserve">SEPP outsourced on behalf of the PLMN and deployed outside the PLMN </w:t>
      </w:r>
    </w:p>
    <w:p w14:paraId="5C861C06" w14:textId="1899C234" w:rsidR="008325B0" w:rsidRDefault="008325B0" w:rsidP="008325B0">
      <w:pPr>
        <w:pStyle w:val="ListParagraph"/>
        <w:numPr>
          <w:ilvl w:val="0"/>
          <w:numId w:val="24"/>
        </w:numPr>
      </w:pPr>
      <w:r>
        <w:t>SEPP outsourced on behalf of the PLMN and deployed within the PLMN</w:t>
      </w:r>
    </w:p>
    <w:p w14:paraId="3253A1D3" w14:textId="4D3E43D3" w:rsidR="00714B2B" w:rsidRDefault="00714B2B" w:rsidP="00714B2B">
      <w:pPr>
        <w:pStyle w:val="Heading2"/>
      </w:pPr>
      <w:r>
        <w:t xml:space="preserve">4.2 SEPP </w:t>
      </w:r>
      <w:r w:rsidR="00495E69">
        <w:t>not outsourced and d</w:t>
      </w:r>
      <w:r>
        <w:t xml:space="preserve">eployed </w:t>
      </w:r>
      <w:r w:rsidR="00D82571">
        <w:t>within</w:t>
      </w:r>
      <w:r>
        <w:t xml:space="preserve"> the PLMN</w:t>
      </w:r>
    </w:p>
    <w:p w14:paraId="4EBCB3B6" w14:textId="69E78DF3" w:rsidR="00600910" w:rsidRPr="00600910" w:rsidRDefault="00600910" w:rsidP="00600910">
      <w:pPr>
        <w:pStyle w:val="Heading3"/>
      </w:pPr>
      <w:r>
        <w:t>4.2.1 General</w:t>
      </w:r>
    </w:p>
    <w:p w14:paraId="5BD8B848" w14:textId="550448B8" w:rsidR="00714B2B" w:rsidRDefault="00714B2B" w:rsidP="00714B2B">
      <w:r>
        <w:t xml:space="preserve">SEPPs can be deployed </w:t>
      </w:r>
      <w:r w:rsidR="00ED7A12">
        <w:t>within</w:t>
      </w:r>
      <w:r>
        <w:t xml:space="preserve"> a P</w:t>
      </w:r>
      <w:r w:rsidR="0013760E">
        <w:t>L</w:t>
      </w:r>
      <w:r>
        <w:t>MN ([</w:t>
      </w:r>
      <w:r w:rsidR="002E01A4">
        <w:t>2</w:t>
      </w:r>
      <w:r>
        <w:t>] annex B</w:t>
      </w:r>
      <w:r w:rsidR="009E2548">
        <w:t>.</w:t>
      </w:r>
      <w:r>
        <w:t>4.1)</w:t>
      </w:r>
    </w:p>
    <w:p w14:paraId="12097345" w14:textId="77777777" w:rsidR="00421EC9" w:rsidRDefault="00421EC9" w:rsidP="00714B2B"/>
    <w:p w14:paraId="1955EB6D" w14:textId="77777777" w:rsidR="00421EC9" w:rsidRDefault="00421EC9" w:rsidP="00714B2B"/>
    <w:p w14:paraId="39E10F4F" w14:textId="5DF14711" w:rsidR="0036465E" w:rsidRDefault="00D87931" w:rsidP="00714B2B">
      <w:r w:rsidRPr="00D87931">
        <w:rPr>
          <w:noProof/>
        </w:rPr>
        <w:lastRenderedPageBreak/>
        <mc:AlternateContent>
          <mc:Choice Requires="wpg">
            <w:drawing>
              <wp:anchor distT="0" distB="0" distL="114300" distR="114300" simplePos="0" relativeHeight="251658240" behindDoc="0" locked="0" layoutInCell="1" allowOverlap="1" wp14:anchorId="7855E8BC" wp14:editId="5F878AB3">
                <wp:simplePos x="0" y="0"/>
                <wp:positionH relativeFrom="column">
                  <wp:posOffset>0</wp:posOffset>
                </wp:positionH>
                <wp:positionV relativeFrom="paragraph">
                  <wp:posOffset>-635</wp:posOffset>
                </wp:positionV>
                <wp:extent cx="5950771" cy="1301675"/>
                <wp:effectExtent l="0" t="0" r="12065" b="13335"/>
                <wp:wrapTopAndBottom/>
                <wp:docPr id="45" name="Group 22"/>
                <wp:cNvGraphicFramePr/>
                <a:graphic xmlns:a="http://schemas.openxmlformats.org/drawingml/2006/main">
                  <a:graphicData uri="http://schemas.microsoft.com/office/word/2010/wordprocessingGroup">
                    <wpg:wgp>
                      <wpg:cNvGrpSpPr/>
                      <wpg:grpSpPr>
                        <a:xfrm>
                          <a:off x="0" y="0"/>
                          <a:ext cx="5950771" cy="1301675"/>
                          <a:chOff x="0" y="0"/>
                          <a:chExt cx="5950771" cy="1301675"/>
                        </a:xfrm>
                      </wpg:grpSpPr>
                      <wps:wsp>
                        <wps:cNvPr id="46" name="Rectangle 46"/>
                        <wps:cNvSpPr/>
                        <wps:spPr bwMode="auto">
                          <a:xfrm>
                            <a:off x="0" y="0"/>
                            <a:ext cx="2458123"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F69268F"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7" name="Rectangle 47"/>
                        <wps:cNvSpPr/>
                        <wps:spPr bwMode="auto">
                          <a:xfrm>
                            <a:off x="3734697" y="0"/>
                            <a:ext cx="2216074"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FF92C7D"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VPLMN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9" name="Rectangle 49"/>
                        <wps:cNvSpPr/>
                        <wps:spPr bwMode="auto">
                          <a:xfrm>
                            <a:off x="1516831" y="636496"/>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152CB106"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0" name="Rectangle 50"/>
                        <wps:cNvSpPr/>
                        <wps:spPr bwMode="auto">
                          <a:xfrm>
                            <a:off x="3851238" y="637392"/>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6E8FDF29"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 name="Rectangle 51"/>
                        <wps:cNvSpPr/>
                        <wps:spPr bwMode="auto">
                          <a:xfrm>
                            <a:off x="129093" y="637391"/>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207119A3"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NF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2" name="Rectangle 52"/>
                        <wps:cNvSpPr/>
                        <wps:spPr bwMode="auto">
                          <a:xfrm>
                            <a:off x="5009480" y="637391"/>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2DF151DD"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NF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3" name="Straight Connector 53"/>
                        <wps:cNvCnPr/>
                        <wps:spPr bwMode="auto">
                          <a:xfrm>
                            <a:off x="2339791" y="843581"/>
                            <a:ext cx="1511447" cy="89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4" name="Straight Connector 54"/>
                        <wps:cNvCnPr/>
                        <wps:spPr bwMode="auto">
                          <a:xfrm flipV="1">
                            <a:off x="952053" y="843581"/>
                            <a:ext cx="564778" cy="8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Straight Connector 55"/>
                        <wps:cNvCnPr/>
                        <wps:spPr bwMode="auto">
                          <a:xfrm>
                            <a:off x="4661650" y="844474"/>
                            <a:ext cx="347830" cy="1"/>
                          </a:xfrm>
                          <a:prstGeom prst="line">
                            <a:avLst/>
                          </a:prstGeom>
                          <a:solidFill>
                            <a:schemeClr val="accent1"/>
                          </a:solidFill>
                          <a:ln w="12700" cap="flat" cmpd="sng" algn="ctr">
                            <a:solidFill>
                              <a:schemeClr val="tx1"/>
                            </a:solidFill>
                            <a:prstDash val="solid"/>
                            <a:round/>
                            <a:headEnd type="none" w="med" len="med"/>
                            <a:tailEnd type="none"/>
                          </a:ln>
                          <a:effectLst/>
                        </wps:spPr>
                        <wps:bodyPr/>
                      </wps:wsp>
                    </wpg:wgp>
                  </a:graphicData>
                </a:graphic>
              </wp:anchor>
            </w:drawing>
          </mc:Choice>
          <mc:Fallback>
            <w:pict>
              <v:group w14:anchorId="7855E8BC" id="Group 22" o:spid="_x0000_s1026" style="position:absolute;margin-left:0;margin-top:-.05pt;width:468.55pt;height:102.5pt;z-index:251658240" coordsize="59507,13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">
                <v:rect id="Rectangle 46" o:spid="_x0000_s1027" style="position:absolute;width:2458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" fillcolor="white [3212]" strokecolor="black [3213]" strokeweight="1pt">
                  <v:stroke dashstyle="dash" joinstyle="round"/>
                  <v:textbox inset="2mm,1mm,5.76pt,2.88pt">
                    <w:txbxContent>
                      <w:p w14:paraId="7F69268F"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HPLMN</w:t>
                        </w:r>
                      </w:p>
                    </w:txbxContent>
                  </v:textbox>
                </v:rect>
                <v:rect id="Rectangle 47" o:spid="_x0000_s1028" style="position:absolute;left:37346;width:2216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" fillcolor="white [3212]" strokecolor="black [3213]" strokeweight="1pt">
                  <v:stroke dashstyle="dash" joinstyle="round"/>
                  <v:textbox inset="2mm,1mm,5.76pt,2.88pt">
                    <w:txbxContent>
                      <w:p w14:paraId="7FF92C7D"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VPLMN</w:t>
                        </w:r>
                      </w:p>
                    </w:txbxContent>
                  </v:textbox>
                </v:rect>
                <v:rect id="Rectangle 49" o:spid="_x0000_s1029" style="position:absolute;left:15168;top:6364;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" fillcolor="white [3212]" strokecolor="black [3213]" strokeweight="1pt">
                  <v:stroke joinstyle="round"/>
                  <v:textbox inset="2mm,1mm,5.76pt,2.88pt">
                    <w:txbxContent>
                      <w:p w14:paraId="152CB106"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SEPP</w:t>
                        </w:r>
                      </w:p>
                    </w:txbxContent>
                  </v:textbox>
                </v:rect>
                <v:rect id="Rectangle 50" o:spid="_x0000_s1030" style="position:absolute;left:38512;top:6373;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" fillcolor="white [3212]" strokecolor="black [3213]" strokeweight="1pt">
                  <v:stroke joinstyle="round"/>
                  <v:textbox inset="2mm,1mm,5.76pt,2.88pt">
                    <w:txbxContent>
                      <w:p w14:paraId="6E8FDF29"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SEPP</w:t>
                        </w:r>
                      </w:p>
                    </w:txbxContent>
                  </v:textbox>
                </v:rect>
                <v:rect id="Rectangle 51" o:spid="_x0000_s1031"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" fillcolor="white [3212]" strokecolor="black [3213]" strokeweight="1pt">
                  <v:stroke joinstyle="round"/>
                  <v:textbox inset="2mm,1mm,5.76pt,2.88pt">
                    <w:txbxContent>
                      <w:p w14:paraId="207119A3"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NF</w:t>
                        </w:r>
                      </w:p>
                    </w:txbxContent>
                  </v:textbox>
                </v:rect>
                <v:rect id="Rectangle 52" o:spid="_x0000_s1032" style="position:absolute;left:50094;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" fillcolor="white [3212]" strokecolor="black [3213]" strokeweight="1pt">
                  <v:stroke joinstyle="round"/>
                  <v:textbox inset="2mm,1mm,5.76pt,2.88pt">
                    <w:txbxContent>
                      <w:p w14:paraId="2DF151DD" w14:textId="77777777" w:rsidR="00D87931" w:rsidRDefault="00D87931" w:rsidP="00D87931">
                        <w:pPr>
                          <w:spacing w:before="160"/>
                          <w:jc w:val="center"/>
                          <w:rPr>
                            <w:rFonts w:asciiTheme="minorHAnsi" w:hAnsi="Calibri" w:cs="Calibri"/>
                            <w:color w:val="000000" w:themeColor="text1"/>
                            <w:sz w:val="24"/>
                            <w:szCs w:val="24"/>
                            <w:lang w:val="en-US"/>
                          </w:rPr>
                        </w:pPr>
                        <w:r>
                          <w:rPr>
                            <w:rFonts w:asciiTheme="minorHAnsi" w:hAnsi="Calibri" w:cs="Calibri"/>
                            <w:color w:val="000000" w:themeColor="text1"/>
                            <w:lang w:val="en-US"/>
                          </w:rPr>
                          <w:t>NF</w:t>
                        </w:r>
                      </w:p>
                    </w:txbxContent>
                  </v:textbox>
                </v:rect>
                <v:line id="Straight Connector 53" o:spid="_x0000_s1033" style="position:absolute;visibility:visible;mso-wrap-style:square" from="23397,8435" to="38512,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" filled="t" fillcolor="#4472c4 [3204]" strokecolor="black [3213]" strokeweight="1pt"/>
                <v:line id="Straight Connector 54" o:spid="_x0000_s1034" style="position:absolute;flip:y;visibility:visible;mso-wrap-style:square" from="9520,8435" to="15168,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" filled="t" fillcolor="#4472c4 [3204]" strokecolor="black [3213]" strokeweight="1pt"/>
                <v:line id="Straight Connector 55" o:spid="_x0000_s1035" style="position:absolute;visibility:visible;mso-wrap-style:square" from="46616,8444" to="50094,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" filled="t" fillcolor="#4472c4 [3204]" strokecolor="black [3213]" strokeweight="1pt"/>
                <w10:wrap type="topAndBottom"/>
              </v:group>
            </w:pict>
          </mc:Fallback>
        </mc:AlternateContent>
      </w:r>
      <w:r w:rsidR="0036465E">
        <w:t>Figure 4.2</w:t>
      </w:r>
      <w:r w:rsidR="00600910">
        <w:t>.1</w:t>
      </w:r>
      <w:r w:rsidR="007969D9">
        <w:t>-1</w:t>
      </w:r>
      <w:r w:rsidR="00600910">
        <w:t xml:space="preserve"> </w:t>
      </w:r>
      <w:r w:rsidR="00600910" w:rsidRPr="00600910">
        <w:t xml:space="preserve">SEPP Deployed </w:t>
      </w:r>
      <w:r w:rsidR="008F45D4">
        <w:t>within</w:t>
      </w:r>
      <w:r w:rsidR="00600910" w:rsidRPr="00600910">
        <w:t xml:space="preserve"> the PLMN</w:t>
      </w:r>
      <w:r w:rsidR="0036465E">
        <w:t xml:space="preserve"> </w:t>
      </w:r>
    </w:p>
    <w:p w14:paraId="2DFD4531" w14:textId="7FB8E8E7" w:rsidR="00B2630E" w:rsidRDefault="00B2630E" w:rsidP="00714B2B">
      <w:r w:rsidRPr="00B2630E">
        <w:t>Both P</w:t>
      </w:r>
      <w:r w:rsidR="00E03423">
        <w:t>L</w:t>
      </w:r>
      <w:r w:rsidRPr="00B2630E">
        <w:t xml:space="preserve">MNs may have a single PLMN ID or owning multiple PLMN IDs. In case of multiple PLMN ID’s the same N32-f may be used as specified in </w:t>
      </w:r>
      <w:r w:rsidR="00F42043">
        <w:t>[1] clause</w:t>
      </w:r>
      <w:r w:rsidRPr="00B2630E">
        <w:t xml:space="preserve"> 5.9.3.2 </w:t>
      </w:r>
      <w:r w:rsidR="00281692">
        <w:t>"</w:t>
      </w:r>
      <w:r w:rsidRPr="00B2630E">
        <w:t>Requirements for Security Edge Protection Proxy (SEPP)</w:t>
      </w:r>
      <w:r w:rsidR="00281692">
        <w:t>"</w:t>
      </w:r>
    </w:p>
    <w:p w14:paraId="6B83F51C" w14:textId="68BCCDFE" w:rsidR="005C6907" w:rsidRDefault="005C6907" w:rsidP="005C6907">
      <w:pPr>
        <w:pStyle w:val="Heading3"/>
      </w:pPr>
      <w:r>
        <w:t>4.2.</w:t>
      </w:r>
      <w:r w:rsidR="00600910">
        <w:t>2</w:t>
      </w:r>
      <w:r>
        <w:t xml:space="preserve"> </w:t>
      </w:r>
      <w:r w:rsidR="0036465E">
        <w:t xml:space="preserve">Functions for </w:t>
      </w:r>
      <w:r w:rsidR="0036465E" w:rsidRPr="0036465E">
        <w:t xml:space="preserve">SEPP </w:t>
      </w:r>
      <w:r w:rsidR="00BA1A6C">
        <w:t>not outsourced and d</w:t>
      </w:r>
      <w:r w:rsidR="0036465E" w:rsidRPr="0036465E">
        <w:t xml:space="preserve">eployed </w:t>
      </w:r>
      <w:r w:rsidR="008F45D4">
        <w:t>within</w:t>
      </w:r>
      <w:r w:rsidR="0036465E" w:rsidRPr="0036465E">
        <w:t xml:space="preserve"> the PLMN</w:t>
      </w:r>
    </w:p>
    <w:p w14:paraId="405F32A0" w14:textId="7E1A5938" w:rsidR="005C6907" w:rsidRDefault="005C6907" w:rsidP="005C6907">
      <w:r>
        <w:t>Among other the SEPP functions are</w:t>
      </w:r>
    </w:p>
    <w:p w14:paraId="1F25FCEB" w14:textId="01D9FFD9" w:rsidR="005C6907" w:rsidRDefault="005C6907" w:rsidP="000A0CEF">
      <w:r>
        <w:t xml:space="preserve">(1) Terminating the N32c/f interface and authenticate roaming partner and </w:t>
      </w:r>
      <w:r w:rsidR="0023318F">
        <w:t xml:space="preserve">Hosted SEPP </w:t>
      </w:r>
      <w:r>
        <w:t>(TLS, PRINS)</w:t>
      </w:r>
      <w:r w:rsidR="00635D4C">
        <w:t xml:space="preserve">. [1] clause 5.9.3.2 </w:t>
      </w:r>
      <w:r w:rsidR="00281692">
        <w:t>"</w:t>
      </w:r>
      <w:r w:rsidR="002A58E2" w:rsidRPr="002A58E2">
        <w:t>The SEPP shall protect application layer control plane messages between two NFs belonging to different PLMNs or SNPNs that use the N32 interface to communicate with each other.</w:t>
      </w:r>
      <w:r w:rsidR="00281692">
        <w:t>"</w:t>
      </w:r>
      <w:r w:rsidR="00EA10C0">
        <w:t xml:space="preserve"> and </w:t>
      </w:r>
      <w:r w:rsidR="00281692">
        <w:t>"</w:t>
      </w:r>
      <w:r w:rsidR="00FF70D2">
        <w:t>The SEPP</w:t>
      </w:r>
      <w:r w:rsidR="00FF70D2" w:rsidDel="00746BBF">
        <w:t xml:space="preserve"> </w:t>
      </w:r>
      <w:r w:rsidR="00FF70D2">
        <w:t>shall perform mutual authentication and negotiation of cipher suites with the SEPP in the roaming network.</w:t>
      </w:r>
      <w:r w:rsidR="00281692">
        <w:t>"</w:t>
      </w:r>
    </w:p>
    <w:p w14:paraId="0F648037" w14:textId="60303635" w:rsidR="005C6907" w:rsidRDefault="005C6907" w:rsidP="00600910">
      <w:r>
        <w:t>(2) Roaming Security Functions (Topology Hiding and Firewalls)</w:t>
      </w:r>
      <w:r w:rsidR="00FB0CFB">
        <w:t xml:space="preserve"> [1] clause 5.9.3.2 </w:t>
      </w:r>
      <w:r w:rsidR="00281692">
        <w:t>"</w:t>
      </w:r>
      <w:r w:rsidR="00FB0CFB" w:rsidRPr="00FB0CFB">
        <w:t>The SEPP shall perform topology hiding by limiting the internal topology information visible to external parties.</w:t>
      </w:r>
      <w:r w:rsidR="00281692">
        <w:t>"</w:t>
      </w:r>
    </w:p>
    <w:p w14:paraId="1D978457" w14:textId="7567B6E3" w:rsidR="005C6907" w:rsidRDefault="005C6907" w:rsidP="000B78AD">
      <w:r>
        <w:t>(3) Shielding PLMN external CAs towards the PMN internal NFs</w:t>
      </w:r>
      <w:r w:rsidR="00BF4993">
        <w:t xml:space="preserve">. </w:t>
      </w:r>
      <w:r w:rsidR="00E20A54">
        <w:t xml:space="preserve">[1] clause 5.9.3.2 </w:t>
      </w:r>
      <w:r w:rsidR="00281692">
        <w:t>"</w:t>
      </w:r>
      <w:r w:rsidR="00BF4993" w:rsidRPr="00BF4993">
        <w:t>The SEPP shall protect application layer control plane messages between two NFs belonging to different PLMNs or SNPNs that use the N32 interface to communicate with each other.</w:t>
      </w:r>
      <w:r w:rsidR="00281692">
        <w:t>"</w:t>
      </w:r>
    </w:p>
    <w:p w14:paraId="58BCC696" w14:textId="311101D6" w:rsidR="005C6907" w:rsidRDefault="005C6907" w:rsidP="000B78AD">
      <w:r>
        <w:t>(4) Bridging between PMN external and internal IP addressing schemas (private, public)</w:t>
      </w:r>
      <w:r w:rsidR="00AF0601">
        <w:t xml:space="preserve"> </w:t>
      </w:r>
      <w:r w:rsidR="000749C6">
        <w:t xml:space="preserve">[1] clause 5.9.3.2 </w:t>
      </w:r>
      <w:r w:rsidR="00281692">
        <w:t>"</w:t>
      </w:r>
      <w:r w:rsidR="00AF0601">
        <w:t>As a reverse proxy</w:t>
      </w:r>
      <w:r w:rsidR="00AF0601" w:rsidRPr="001D78FC">
        <w:t xml:space="preserve"> </w:t>
      </w:r>
      <w:r w:rsidR="00AF0601">
        <w:t>the SEPP shall provide a single point of access and control to internal NFs.</w:t>
      </w:r>
      <w:r w:rsidR="00281692">
        <w:t>"</w:t>
      </w:r>
    </w:p>
    <w:p w14:paraId="5D1B3F2F" w14:textId="2B972AC1" w:rsidR="005C6907" w:rsidRDefault="005C6907" w:rsidP="000B78AD">
      <w:r>
        <w:t>(5) Enforcement of market specific regulatory requirements to have a SEPP PLMN internally</w:t>
      </w:r>
      <w:r w:rsidR="00E029D1">
        <w:t xml:space="preserve"> within HPLMN.</w:t>
      </w:r>
      <w:r w:rsidR="00647C73">
        <w:t xml:space="preserve"> [3] </w:t>
      </w:r>
      <w:r w:rsidR="00B505E2">
        <w:t xml:space="preserve">clause </w:t>
      </w:r>
      <w:r w:rsidR="00281692">
        <w:t>"</w:t>
      </w:r>
      <w:r w:rsidR="00B505E2" w:rsidRPr="00B505E2">
        <w:t>1) Roaming Hub</w:t>
      </w:r>
      <w:r w:rsidR="00281692">
        <w:t>"</w:t>
      </w:r>
      <w:r w:rsidR="00885335">
        <w:t xml:space="preserve"> "</w:t>
      </w:r>
      <w:r w:rsidR="00885335" w:rsidRPr="00885335">
        <w:t xml:space="preserve"> Furthermore, regulation in some countries may require that the PLMN SEPP be deployed in the PLMN and located in the country where the PLMN operates."</w:t>
      </w:r>
    </w:p>
    <w:p w14:paraId="0A610E2B" w14:textId="6949FB37" w:rsidR="005C6907" w:rsidRDefault="00011E80" w:rsidP="005C6907">
      <w:r w:rsidRPr="00011E80">
        <w:rPr>
          <w:noProof/>
        </w:rPr>
        <mc:AlternateContent>
          <mc:Choice Requires="wpg">
            <w:drawing>
              <wp:inline distT="0" distB="0" distL="0" distR="0" wp14:anchorId="56374CD0" wp14:editId="41183584">
                <wp:extent cx="4258849" cy="1828800"/>
                <wp:effectExtent l="0" t="0" r="0" b="0"/>
                <wp:docPr id="215" name="Group 4"/>
                <wp:cNvGraphicFramePr/>
                <a:graphic xmlns:a="http://schemas.openxmlformats.org/drawingml/2006/main">
                  <a:graphicData uri="http://schemas.microsoft.com/office/word/2010/wordprocessingGroup">
                    <wpg:wgp>
                      <wpg:cNvGrpSpPr/>
                      <wpg:grpSpPr>
                        <a:xfrm>
                          <a:off x="0" y="0"/>
                          <a:ext cx="4258849" cy="1828800"/>
                          <a:chOff x="0" y="0"/>
                          <a:chExt cx="4153353" cy="1648335"/>
                        </a:xfrm>
                      </wpg:grpSpPr>
                      <wpg:grpSp>
                        <wpg:cNvPr id="216" name="Group 216"/>
                        <wpg:cNvGrpSpPr/>
                        <wpg:grpSpPr>
                          <a:xfrm>
                            <a:off x="0" y="0"/>
                            <a:ext cx="4153353" cy="1524285"/>
                            <a:chOff x="0" y="0"/>
                            <a:chExt cx="4153353" cy="1524285"/>
                          </a:xfrm>
                        </wpg:grpSpPr>
                        <wps:wsp>
                          <wps:cNvPr id="217" name="Rectangle 217"/>
                          <wps:cNvSpPr/>
                          <wps:spPr bwMode="auto">
                            <a:xfrm>
                              <a:off x="0" y="0"/>
                              <a:ext cx="2816711"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583EFEC8" w14:textId="77777777" w:rsidR="00011E80" w:rsidRDefault="00011E80" w:rsidP="00011E80">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8" name="Rectangle 218"/>
                          <wps:cNvSpPr/>
                          <wps:spPr bwMode="auto">
                            <a:xfrm>
                              <a:off x="1748123" y="636496"/>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03C110C8" w14:textId="77777777" w:rsidR="00011E80" w:rsidRDefault="00011E80" w:rsidP="00011E80">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9" name="Rectangle 219"/>
                          <wps:cNvSpPr/>
                          <wps:spPr bwMode="auto">
                            <a:xfrm>
                              <a:off x="129093" y="637391"/>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20AD7F22" w14:textId="77777777" w:rsidR="00011E80" w:rsidRDefault="00011E80" w:rsidP="00011E80">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20" name="Straight Connector 220"/>
                          <wps:cNvCnPr>
                            <a:cxnSpLocks/>
                          </wps:cNvCnPr>
                          <wps:spPr bwMode="auto">
                            <a:xfrm>
                              <a:off x="2571083" y="843581"/>
                              <a:ext cx="1511447" cy="89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21" name="Straight Connector 221"/>
                          <wps:cNvCnPr>
                            <a:cxnSpLocks/>
                          </wps:cNvCnPr>
                          <wps:spPr bwMode="auto">
                            <a:xfrm flipV="1">
                              <a:off x="952053" y="843581"/>
                              <a:ext cx="796070" cy="8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22" name="TextBox 67"/>
                          <wps:cNvSpPr txBox="1"/>
                          <wps:spPr>
                            <a:xfrm>
                              <a:off x="3326806" y="439136"/>
                              <a:ext cx="826547" cy="349967"/>
                            </a:xfrm>
                            <a:prstGeom prst="rect">
                              <a:avLst/>
                            </a:prstGeom>
                          </wps:spPr>
                          <wps:txbx>
                            <w:txbxContent>
                              <w:p w14:paraId="3AF2F0DA" w14:textId="77777777" w:rsidR="00011E80" w:rsidRDefault="00011E80" w:rsidP="00011E80">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s:wsp>
                          <wps:cNvPr id="223" name="Straight Arrow Connector 223"/>
                          <wps:cNvCnPr>
                            <a:cxnSpLocks/>
                          </wps:cNvCnPr>
                          <wps:spPr bwMode="auto">
                            <a:xfrm flipH="1" flipV="1">
                              <a:off x="2725271" y="843105"/>
                              <a:ext cx="282395" cy="6526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4" name="Straight Arrow Connector 224"/>
                          <wps:cNvCnPr>
                            <a:cxnSpLocks/>
                          </wps:cNvCnPr>
                          <wps:spPr bwMode="auto">
                            <a:xfrm flipV="1">
                              <a:off x="1275235" y="859525"/>
                              <a:ext cx="412830" cy="664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25" name="TextBox 23"/>
                        <wps:cNvSpPr txBox="1"/>
                        <wps:spPr>
                          <a:xfrm>
                            <a:off x="2843686" y="1248922"/>
                            <a:ext cx="826547" cy="349967"/>
                          </a:xfrm>
                          <a:prstGeom prst="rect">
                            <a:avLst/>
                          </a:prstGeom>
                        </wps:spPr>
                        <wps:txbx>
                          <w:txbxContent>
                            <w:p w14:paraId="150EA933" w14:textId="77777777" w:rsidR="00011E80" w:rsidRDefault="00011E80" w:rsidP="00011E80">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(1) (2)</w:t>
                              </w:r>
                            </w:p>
                          </w:txbxContent>
                        </wps:txbx>
                        <wps:bodyPr vert="horz" wrap="square" lIns="72000" tIns="36000" rIns="72000" bIns="36000" rtlCol="0" anchor="t">
                          <a:noAutofit/>
                        </wps:bodyPr>
                      </wps:wsp>
                      <wps:wsp>
                        <wps:cNvPr id="226" name="TextBox 24"/>
                        <wps:cNvSpPr txBox="1"/>
                        <wps:spPr>
                          <a:xfrm>
                            <a:off x="239008" y="1298368"/>
                            <a:ext cx="1036227" cy="349967"/>
                          </a:xfrm>
                          <a:prstGeom prst="rect">
                            <a:avLst/>
                          </a:prstGeom>
                        </wps:spPr>
                        <wps:txbx>
                          <w:txbxContent>
                            <w:p w14:paraId="6E7DC05F" w14:textId="77777777" w:rsidR="00011E80" w:rsidRDefault="00011E80" w:rsidP="00011E80">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(3) (4) (5)</w:t>
                              </w:r>
                            </w:p>
                          </w:txbxContent>
                        </wps:txbx>
                        <wps:bodyPr vert="horz" wrap="square" lIns="72000" tIns="36000" rIns="72000" bIns="36000" rtlCol="0" anchor="t">
                          <a:noAutofit/>
                        </wps:bodyPr>
                      </wps:wsp>
                    </wpg:wgp>
                  </a:graphicData>
                </a:graphic>
              </wp:inline>
            </w:drawing>
          </mc:Choice>
          <mc:Fallback>
            <w:pict>
              <v:group w14:anchorId="56374CD0" id="Group 4" o:spid="_x0000_s1036" style="width:335.35pt;height:2in;mso-position-horizontal-relative:char;mso-position-vertical-relative:line" coordsize="41533,1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">
                <v:group id="Group 216" o:spid="_x0000_s1037" style="position:absolute;width:41533;height:15242" coordsize="41533,1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Rectangle 217" o:spid="_x0000_s1038" style="position:absolute;width:28167;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" fillcolor="white [3212]" strokecolor="black [3213]" strokeweight="1pt">
                    <v:stroke dashstyle="dash" joinstyle="round"/>
                    <v:textbox inset="2mm,1mm,5.76pt,2.88pt">
                      <w:txbxContent>
                        <w:p w14:paraId="583EFEC8" w14:textId="77777777" w:rsidR="00011E80" w:rsidRDefault="00011E80" w:rsidP="00011E80">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218" o:spid="_x0000_s1039" style="position:absolute;left:17481;top:6364;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" fillcolor="white [3212]" strokecolor="black [3213]" strokeweight="1pt">
                    <v:stroke joinstyle="round"/>
                    <v:textbox inset="2mm,1mm,5.76pt,2.88pt">
                      <w:txbxContent>
                        <w:p w14:paraId="03C110C8" w14:textId="77777777" w:rsidR="00011E80" w:rsidRDefault="00011E80" w:rsidP="00011E80">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rect id="Rectangle 219" o:spid="_x0000_s1040"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" fillcolor="white [3212]" strokecolor="black [3213]" strokeweight="1pt">
                    <v:stroke joinstyle="round"/>
                    <v:textbox inset="2mm,1mm,5.76pt,2.88pt">
                      <w:txbxContent>
                        <w:p w14:paraId="20AD7F22" w14:textId="77777777" w:rsidR="00011E80" w:rsidRDefault="00011E80" w:rsidP="00011E80">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line id="Straight Connector 220" o:spid="_x0000_s1041" style="position:absolute;visibility:visible;mso-wrap-style:square" from="25710,8435" to="40825,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" filled="t" fillcolor="#4472c4 [3204]" strokecolor="black [3213]" strokeweight="1pt">
                    <o:lock v:ext="edit" shapetype="f"/>
                  </v:line>
                  <v:line id="Straight Connector 221" o:spid="_x0000_s1042" style="position:absolute;flip:y;visibility:visible;mso-wrap-style:square" from="9520,8435" to="1748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" filled="t" fillcolor="#4472c4 [3204]" strokecolor="black [3213]" strokeweight="1pt">
                    <o:lock v:ext="edit" shapetype="f"/>
                  </v:line>
                  <v:shapetype id="_x0000_t202" coordsize="21600,21600" o:spt="202" path="m,l,21600r21600,l21600,xe">
                    <v:stroke joinstyle="miter"/>
                    <v:path gradientshapeok="t" o:connecttype="rect"/>
                  </v:shapetype>
                  <v:shape id="TextBox 67" o:spid="_x0000_s1043" type="#_x0000_t202" style="position:absolute;left:33268;top:4391;width:8265;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3AF2F0DA" w14:textId="77777777" w:rsidR="00011E80" w:rsidRDefault="00011E80" w:rsidP="00011E80">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shapetype id="_x0000_t32" coordsize="21600,21600" o:spt="32" o:oned="t" path="m,l21600,21600e" filled="f">
                    <v:path arrowok="t" fillok="f" o:connecttype="none"/>
                    <o:lock v:ext="edit" shapetype="t"/>
                  </v:shapetype>
                  <v:shape id="Straight Arrow Connector 223" o:spid="_x0000_s1044" type="#_x0000_t32" style="position:absolute;left:27252;top:8431;width:2824;height:65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" filled="t" fillcolor="#4472c4 [3204]" strokecolor="black [3213]" strokeweight="1pt">
                    <v:stroke endarrow="block"/>
                    <o:lock v:ext="edit" shapetype="f"/>
                  </v:shape>
                  <v:shape id="Straight Arrow Connector 224" o:spid="_x0000_s1045" type="#_x0000_t32" style="position:absolute;left:12752;top:8595;width:4128;height:66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" filled="t" fillcolor="#4472c4 [3204]" strokecolor="black [3213]" strokeweight="1pt">
                    <v:stroke endarrow="block"/>
                    <o:lock v:ext="edit" shapetype="f"/>
                  </v:shape>
                </v:group>
                <v:shape id="TextBox 23" o:spid="_x0000_s1046" type="#_x0000_t202" style="position:absolute;left:28436;top:12489;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" filled="f" stroked="f">
                  <v:textbox inset="2mm,1mm,2mm,1mm">
                    <w:txbxContent>
                      <w:p w14:paraId="150EA933" w14:textId="77777777" w:rsidR="00011E80" w:rsidRDefault="00011E80" w:rsidP="00011E80">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(1) (2)</w:t>
                        </w:r>
                      </w:p>
                    </w:txbxContent>
                  </v:textbox>
                </v:shape>
                <v:shape id="TextBox 24" o:spid="_x0000_s1047" type="#_x0000_t202" style="position:absolute;left:2390;top:12983;width:10362;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" filled="f" stroked="f">
                  <v:textbox inset="2mm,1mm,2mm,1mm">
                    <w:txbxContent>
                      <w:p w14:paraId="6E7DC05F" w14:textId="77777777" w:rsidR="00011E80" w:rsidRDefault="00011E80" w:rsidP="00011E80">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(3) (4) (5)</w:t>
                        </w:r>
                      </w:p>
                    </w:txbxContent>
                  </v:textbox>
                </v:shape>
                <w10:anchorlock/>
              </v:group>
            </w:pict>
          </mc:Fallback>
        </mc:AlternateContent>
      </w:r>
    </w:p>
    <w:p w14:paraId="6682D460" w14:textId="0A22138B" w:rsidR="005C6907" w:rsidRDefault="001B0975" w:rsidP="005C6907">
      <w:r>
        <w:t xml:space="preserve">Figure </w:t>
      </w:r>
      <w:r w:rsidR="00600910" w:rsidRPr="00600910">
        <w:t>4.2.1</w:t>
      </w:r>
      <w:r w:rsidR="007969D9">
        <w:t>-2</w:t>
      </w:r>
      <w:r w:rsidR="00600910" w:rsidRPr="00600910">
        <w:t xml:space="preserve"> Functions for SEPP Deployed </w:t>
      </w:r>
      <w:r w:rsidR="008F45D4">
        <w:t>within</w:t>
      </w:r>
      <w:r w:rsidR="00600910" w:rsidRPr="00600910">
        <w:t xml:space="preserve"> the PLMN</w:t>
      </w:r>
    </w:p>
    <w:p w14:paraId="047E3604" w14:textId="00DF20B3" w:rsidR="00714B2B" w:rsidRDefault="00714B2B" w:rsidP="00714B2B">
      <w:pPr>
        <w:pStyle w:val="Heading2"/>
      </w:pPr>
      <w:r>
        <w:t xml:space="preserve">4.3 SEPP </w:t>
      </w:r>
      <w:r w:rsidR="00FA1678">
        <w:t>o</w:t>
      </w:r>
      <w:r>
        <w:t>utsourced on behalf of the PLMN</w:t>
      </w:r>
    </w:p>
    <w:p w14:paraId="2274DEC6" w14:textId="4BB4788A" w:rsidR="00600910" w:rsidRPr="00600910" w:rsidRDefault="00600910" w:rsidP="00600910">
      <w:pPr>
        <w:pStyle w:val="Heading3"/>
      </w:pPr>
      <w:r>
        <w:t>4.3.1 General</w:t>
      </w:r>
    </w:p>
    <w:p w14:paraId="758E62BA" w14:textId="5964A067" w:rsidR="00C022E3" w:rsidRDefault="00714B2B" w:rsidP="00714B2B">
      <w:r>
        <w:t>SEPPs can be deployed outsourced on behalf of an PLMN to an IPX provider</w:t>
      </w:r>
      <w:r w:rsidR="0067695E">
        <w:t xml:space="preserve">. It may also be deployed </w:t>
      </w:r>
      <w:proofErr w:type="spellStart"/>
      <w:r w:rsidR="0067695E">
        <w:t>outsorced</w:t>
      </w:r>
      <w:proofErr w:type="spellEnd"/>
      <w:r w:rsidR="0067695E">
        <w:t xml:space="preserve"> </w:t>
      </w:r>
      <w:r w:rsidR="00721CCD">
        <w:t xml:space="preserve">to </w:t>
      </w:r>
      <w:r>
        <w:t>an organization of an operator group handling roaming interconnect for the group ([</w:t>
      </w:r>
      <w:r w:rsidR="002E01A4">
        <w:t>2</w:t>
      </w:r>
      <w:r>
        <w:t>] annex B</w:t>
      </w:r>
      <w:r w:rsidR="009E2548">
        <w:t>.</w:t>
      </w:r>
      <w:r>
        <w:t>4.2/B</w:t>
      </w:r>
      <w:r w:rsidR="009E2548">
        <w:t>.</w:t>
      </w:r>
      <w:r>
        <w:t>4.3) (aka hosted SEPP)</w:t>
      </w:r>
    </w:p>
    <w:p w14:paraId="0466C99C" w14:textId="64A2F3DD" w:rsidR="000A2018" w:rsidRPr="00AF1E18" w:rsidRDefault="00036CBD" w:rsidP="001B0975">
      <w:pPr>
        <w:rPr>
          <w:i/>
          <w:iCs/>
        </w:rPr>
      </w:pPr>
      <w:r>
        <w:t xml:space="preserve">In the </w:t>
      </w:r>
      <w:proofErr w:type="spellStart"/>
      <w:r>
        <w:t>incominmg</w:t>
      </w:r>
      <w:proofErr w:type="spellEnd"/>
      <w:r>
        <w:t xml:space="preserve"> LS from GSMA [3] </w:t>
      </w:r>
      <w:r w:rsidR="00C90DB4">
        <w:t xml:space="preserve">on </w:t>
      </w:r>
      <w:r w:rsidR="002B78CC">
        <w:t>"</w:t>
      </w:r>
      <w:r w:rsidR="00C90DB4" w:rsidRPr="00C90DB4">
        <w:t>5GS Roaming Hubbing</w:t>
      </w:r>
      <w:r w:rsidR="002B78CC">
        <w:t>"</w:t>
      </w:r>
      <w:r w:rsidR="00C90DB4" w:rsidRPr="00C90DB4">
        <w:t xml:space="preserve"> </w:t>
      </w:r>
      <w:r w:rsidR="00634D2C">
        <w:t xml:space="preserve">it is stated </w:t>
      </w:r>
      <w:r w:rsidR="00281692">
        <w:t>"</w:t>
      </w:r>
      <w:r w:rsidR="004A38A3" w:rsidRPr="00AF1E18">
        <w:rPr>
          <w:i/>
          <w:iCs/>
        </w:rPr>
        <w:t>The key issue identified by NG 5GMRR for this function is that when roaming hubs are used, the commercial agreements are not directly between the network operators, but between the roaming hub and the home and visited network operator</w:t>
      </w:r>
      <w:r w:rsidR="00596840" w:rsidRPr="00AF1E18">
        <w:rPr>
          <w:i/>
          <w:iCs/>
        </w:rPr>
        <w:t>.</w:t>
      </w:r>
      <w:r w:rsidR="004A38A3" w:rsidRPr="00AF1E18">
        <w:rPr>
          <w:i/>
          <w:iCs/>
        </w:rPr>
        <w:t xml:space="preserve"> In this case it is inappropriate for a home network to provide the security parameters for the N32 interface as they do not have the commercial agreement or the liability.  It is also inappropriate for the roaming hub to give security details to the home network operator to use between the home network and the serving network as then the owner of the commercial contract (the roaming hub) </w:t>
      </w:r>
      <w:r w:rsidR="004A38A3" w:rsidRPr="00AF1E18">
        <w:rPr>
          <w:i/>
          <w:iCs/>
        </w:rPr>
        <w:lastRenderedPageBreak/>
        <w:t>would lose all control of that N32 interface and be unable to audit its use. This issue exists regardless of whether TLS or PRINS is used for the N32 interface.</w:t>
      </w:r>
    </w:p>
    <w:p w14:paraId="3CF36A44" w14:textId="24D305AA" w:rsidR="000A2018" w:rsidRPr="00AF1E18" w:rsidRDefault="000A2018" w:rsidP="000A2018">
      <w:pPr>
        <w:rPr>
          <w:i/>
          <w:iCs/>
        </w:rPr>
      </w:pPr>
      <w:r w:rsidRPr="00AF1E18">
        <w:rPr>
          <w:i/>
          <w:iCs/>
        </w:rPr>
        <w:t>Deploying a PLMN SEPP in the roaming hub is not possible with current R16 3GPP solution since the roaming hub would have full visibility of any direct roaming agreements (as illustrated above between PLMN 1 and PLMN 2) made which is highly undesirable.</w:t>
      </w:r>
    </w:p>
    <w:p w14:paraId="4087F13E" w14:textId="30BC3895" w:rsidR="004A38A3" w:rsidRDefault="000A2018" w:rsidP="000A2018">
      <w:r w:rsidRPr="00AF1E18">
        <w:rPr>
          <w:i/>
          <w:iCs/>
        </w:rPr>
        <w:t>Furthermore, regulation in some countries may require that the PLMN SEPP be deployed in the PLMN and located in the country where the PLMN operates</w:t>
      </w:r>
      <w:r>
        <w:t>.</w:t>
      </w:r>
      <w:r w:rsidR="00281692">
        <w:t>"</w:t>
      </w:r>
    </w:p>
    <w:p w14:paraId="2646E7FF" w14:textId="77777777" w:rsidR="00A31F7B" w:rsidRDefault="00CB0ED8" w:rsidP="004F5BEF">
      <w:r>
        <w:t>Additionally i</w:t>
      </w:r>
      <w:r w:rsidR="000F615B">
        <w:t xml:space="preserve">n the </w:t>
      </w:r>
      <w:r w:rsidR="00041CB9">
        <w:t>incoming LS from GSMA [4] on "</w:t>
      </w:r>
      <w:r w:rsidR="00D00248" w:rsidRPr="00D00248">
        <w:t xml:space="preserve"> LS to 3GPP SA3 on Hosted SEPP</w:t>
      </w:r>
      <w:r w:rsidR="00041CB9">
        <w:t>"</w:t>
      </w:r>
      <w:r w:rsidR="00D00248">
        <w:t xml:space="preserve"> we find the following requirements </w:t>
      </w:r>
    </w:p>
    <w:p w14:paraId="7F25DA6B" w14:textId="60F8078F" w:rsidR="004F5BEF" w:rsidRPr="004F5BEF" w:rsidRDefault="00D00248" w:rsidP="004F5BEF">
      <w:pPr>
        <w:rPr>
          <w:i/>
          <w:iCs/>
        </w:rPr>
      </w:pPr>
      <w:r w:rsidRPr="004F5BEF">
        <w:rPr>
          <w:i/>
          <w:iCs/>
        </w:rPr>
        <w:t>"</w:t>
      </w:r>
      <w:r w:rsidR="004F5BEF" w:rsidRPr="004F5BEF">
        <w:rPr>
          <w:i/>
          <w:iCs/>
        </w:rPr>
        <w:t>5GMRR has agreed on the following requirements on Hosted SEPP:</w:t>
      </w:r>
    </w:p>
    <w:p w14:paraId="6A392EB6" w14:textId="77777777" w:rsidR="004F5BEF" w:rsidRPr="004F5BEF" w:rsidRDefault="004F5BEF" w:rsidP="004F5BEF">
      <w:pPr>
        <w:rPr>
          <w:i/>
          <w:iCs/>
        </w:rPr>
      </w:pPr>
      <w:r w:rsidRPr="004F5BEF">
        <w:rPr>
          <w:i/>
          <w:iCs/>
        </w:rPr>
        <w:t>-</w:t>
      </w:r>
      <w:r w:rsidRPr="004F5BEF">
        <w:rPr>
          <w:i/>
          <w:iCs/>
        </w:rPr>
        <w:tab/>
        <w:t>NFs like AMF, NRF, SMF, UDM shall not be impacted by the decision to deploy a Hosted SEPP, i.e.,</w:t>
      </w:r>
    </w:p>
    <w:p w14:paraId="2EC1E5FE" w14:textId="77777777" w:rsidR="004F5BEF" w:rsidRPr="004F5BEF" w:rsidRDefault="004F5BEF" w:rsidP="006D3200">
      <w:pPr>
        <w:ind w:firstLine="284"/>
        <w:rPr>
          <w:i/>
          <w:iCs/>
        </w:rPr>
      </w:pPr>
      <w:r w:rsidRPr="004F5BEF">
        <w:rPr>
          <w:i/>
          <w:iCs/>
        </w:rPr>
        <w:t>o</w:t>
      </w:r>
      <w:r w:rsidRPr="004F5BEF">
        <w:rPr>
          <w:i/>
          <w:iCs/>
        </w:rPr>
        <w:tab/>
        <w:t>A NF in the VPLMN shall discover and interact with NF(s) in the HPLMN as standardized by 3GPP.</w:t>
      </w:r>
    </w:p>
    <w:p w14:paraId="5FA10E00" w14:textId="77777777" w:rsidR="004F5BEF" w:rsidRPr="004F5BEF" w:rsidRDefault="004F5BEF" w:rsidP="006D3200">
      <w:pPr>
        <w:ind w:firstLine="284"/>
        <w:rPr>
          <w:i/>
          <w:iCs/>
        </w:rPr>
      </w:pPr>
      <w:r w:rsidRPr="004F5BEF">
        <w:rPr>
          <w:i/>
          <w:iCs/>
        </w:rPr>
        <w:t>o</w:t>
      </w:r>
      <w:r w:rsidRPr="004F5BEF">
        <w:rPr>
          <w:i/>
          <w:iCs/>
        </w:rPr>
        <w:tab/>
        <w:t>A NF in the HPLMN shall interact with NF(s) in the VPLMN as standardized by 3GPP.</w:t>
      </w:r>
    </w:p>
    <w:p w14:paraId="40A2EFD7" w14:textId="77777777" w:rsidR="004F5BEF" w:rsidRPr="004F5BEF" w:rsidRDefault="004F5BEF" w:rsidP="004F5BEF">
      <w:pPr>
        <w:rPr>
          <w:i/>
          <w:iCs/>
        </w:rPr>
      </w:pPr>
      <w:r w:rsidRPr="004F5BEF">
        <w:rPr>
          <w:i/>
          <w:iCs/>
        </w:rPr>
        <w:t>-</w:t>
      </w:r>
      <w:r w:rsidRPr="004F5BEF">
        <w:rPr>
          <w:i/>
          <w:iCs/>
        </w:rPr>
        <w:tab/>
        <w:t>All SBI messages shall be transmitted securely between the PLMN and the Hosted SEPP deployment.</w:t>
      </w:r>
    </w:p>
    <w:p w14:paraId="45D7DCC7" w14:textId="77777777" w:rsidR="004F5BEF" w:rsidRPr="004F5BEF" w:rsidRDefault="004F5BEF" w:rsidP="004F5BEF">
      <w:pPr>
        <w:rPr>
          <w:i/>
          <w:iCs/>
        </w:rPr>
      </w:pPr>
      <w:r w:rsidRPr="004F5BEF">
        <w:rPr>
          <w:i/>
          <w:iCs/>
        </w:rPr>
        <w:t>-</w:t>
      </w:r>
      <w:r w:rsidRPr="004F5BEF">
        <w:rPr>
          <w:i/>
          <w:iCs/>
        </w:rPr>
        <w:tab/>
        <w:t>Both the operator edge and the edge of the hosted SEPP deployment need to be protected.</w:t>
      </w:r>
    </w:p>
    <w:p w14:paraId="053D97B0" w14:textId="77777777" w:rsidR="004F5BEF" w:rsidRPr="004F5BEF" w:rsidRDefault="004F5BEF" w:rsidP="004F5BEF">
      <w:pPr>
        <w:rPr>
          <w:i/>
          <w:iCs/>
        </w:rPr>
      </w:pPr>
      <w:r w:rsidRPr="004F5BEF">
        <w:rPr>
          <w:i/>
          <w:iCs/>
        </w:rPr>
        <w:t>-</w:t>
      </w:r>
      <w:r w:rsidRPr="004F5BEF">
        <w:rPr>
          <w:i/>
          <w:iCs/>
        </w:rPr>
        <w:tab/>
        <w:t>A roaming partner SEPP shall interact with the Hosted SEPP as standardized by 3GPP. Section 4.19 of GSMA PRD IR.67 describes the use of DNS in Peer SEPP FQDN(s) discovery including the FQDN discovery for a non-MNO SEPP. Section 5.1.2 of GSMA PRD FS.34 describes the FQDN of the non-MNO SEPP.</w:t>
      </w:r>
    </w:p>
    <w:p w14:paraId="3FD3848B" w14:textId="6ACBC079" w:rsidR="000F615B" w:rsidRPr="004F5BEF" w:rsidRDefault="004F5BEF" w:rsidP="004F5BEF">
      <w:pPr>
        <w:rPr>
          <w:i/>
          <w:iCs/>
        </w:rPr>
      </w:pPr>
      <w:r w:rsidRPr="004F5BEF">
        <w:rPr>
          <w:i/>
          <w:iCs/>
        </w:rPr>
        <w:t>-</w:t>
      </w:r>
      <w:r w:rsidRPr="004F5BEF">
        <w:rPr>
          <w:i/>
          <w:iCs/>
        </w:rPr>
        <w:tab/>
        <w:t>The Hosted SEPP providers shall isolate the processing for each PLMN from the processing for other PLMNs. The hosted SEPP provider shall be able to use a different TLS certificate per serving PLMN for an incoming TLS connection, as the MNC and MCC of that PLMN are encoded in the certificate. This certificate shall be dedicated to the given PLMN (i.e., shall not contain MNC/MCC combinations belonging to any other PLMN). It is assumed that the hosted SEPP is only able to obtain a certificate with an MCC/MNC combination if the affected MNO has previously authorized this."</w:t>
      </w:r>
    </w:p>
    <w:p w14:paraId="460CECFA" w14:textId="24D3A98F" w:rsidR="00806D60" w:rsidRDefault="00115A79" w:rsidP="000A2018">
      <w:r>
        <w:t>Observations</w:t>
      </w:r>
      <w:r w:rsidR="00D31E09">
        <w:t xml:space="preserve"> and conclusions</w:t>
      </w:r>
      <w:r>
        <w:t>:</w:t>
      </w:r>
    </w:p>
    <w:p w14:paraId="63520675" w14:textId="11D2B4B2" w:rsidR="006A1D8C" w:rsidRDefault="00C36BC7" w:rsidP="00C16E0A">
      <w:pPr>
        <w:pStyle w:val="B1"/>
      </w:pPr>
      <w:r>
        <w:t xml:space="preserve">- </w:t>
      </w:r>
      <w:r w:rsidR="00357EFA">
        <w:t>The different SEPP deployments</w:t>
      </w:r>
      <w:r w:rsidR="00F62987">
        <w:t xml:space="preserve"> have different requirements</w:t>
      </w:r>
      <w:r w:rsidR="003B5D00">
        <w:t>.</w:t>
      </w:r>
    </w:p>
    <w:p w14:paraId="50A7A041" w14:textId="67252BE4" w:rsidR="00FF7224" w:rsidRDefault="00C36BC7" w:rsidP="00C16E0A">
      <w:pPr>
        <w:pStyle w:val="B1"/>
      </w:pPr>
      <w:r>
        <w:t xml:space="preserve">- </w:t>
      </w:r>
      <w:r w:rsidR="00FF7224">
        <w:t xml:space="preserve">The outsourced SEPP </w:t>
      </w:r>
      <w:r w:rsidR="00CF26DC">
        <w:t>may be in another "security zone" than the other HPLMN</w:t>
      </w:r>
      <w:r w:rsidR="003B5D00">
        <w:t xml:space="preserve"> NFs.</w:t>
      </w:r>
    </w:p>
    <w:p w14:paraId="6EA5CDC2" w14:textId="7A52EB2D" w:rsidR="0097684D" w:rsidRDefault="00C36BC7" w:rsidP="00C16E0A">
      <w:pPr>
        <w:pStyle w:val="B1"/>
      </w:pPr>
      <w:r>
        <w:t xml:space="preserve">- </w:t>
      </w:r>
      <w:r w:rsidR="00F62987">
        <w:t xml:space="preserve">In </w:t>
      </w:r>
      <w:r w:rsidR="0097684D">
        <w:t xml:space="preserve">3GPP </w:t>
      </w:r>
      <w:r w:rsidR="00F85E75">
        <w:t>[</w:t>
      </w:r>
      <w:r w:rsidR="0058004E">
        <w:t>2</w:t>
      </w:r>
      <w:r w:rsidR="00F85E75">
        <w:t xml:space="preserve">] there is only one set of </w:t>
      </w:r>
      <w:r w:rsidR="004C507C">
        <w:t>requirements</w:t>
      </w:r>
      <w:r w:rsidR="00F85E75">
        <w:t xml:space="preserve"> for SEPP</w:t>
      </w:r>
      <w:r w:rsidR="0058004E">
        <w:t>, i.e. for the SEPP deployed within PLMN.</w:t>
      </w:r>
      <w:r w:rsidR="0097684D" w:rsidRPr="0097684D">
        <w:t xml:space="preserve"> </w:t>
      </w:r>
    </w:p>
    <w:p w14:paraId="6AE24993" w14:textId="7397C485" w:rsidR="00C4146B" w:rsidRDefault="00C36BC7" w:rsidP="00C16E0A">
      <w:pPr>
        <w:pStyle w:val="B1"/>
      </w:pPr>
      <w:r>
        <w:t xml:space="preserve">- </w:t>
      </w:r>
      <w:r w:rsidR="0097684D">
        <w:t>There seems to be a need to distinguish between SEPPs deployed in different ways</w:t>
      </w:r>
      <w:r w:rsidR="002F0849">
        <w:t>, also in the 3GPP specifications</w:t>
      </w:r>
      <w:r w:rsidR="003B5D00">
        <w:t>.</w:t>
      </w:r>
    </w:p>
    <w:p w14:paraId="11F2FE8F" w14:textId="6322BBD1" w:rsidR="00F83A5A" w:rsidRDefault="00C36BC7" w:rsidP="00C16E0A">
      <w:pPr>
        <w:pStyle w:val="B1"/>
      </w:pPr>
      <w:r>
        <w:t xml:space="preserve">- </w:t>
      </w:r>
      <w:r w:rsidR="00F83A5A">
        <w:t xml:space="preserve">In case we don't make necessary distinctions </w:t>
      </w:r>
      <w:r w:rsidR="00BF3039">
        <w:t xml:space="preserve">between SEPP deployments we may later run into interoperability issues </w:t>
      </w:r>
      <w:r w:rsidR="00A815B9">
        <w:t>when different vendors will implement different subsets of the SEPP requirements</w:t>
      </w:r>
      <w:r w:rsidR="003B5D00">
        <w:t>.</w:t>
      </w:r>
    </w:p>
    <w:p w14:paraId="38C92DF9" w14:textId="6E2D02D3" w:rsidR="002F0849" w:rsidRDefault="002F0849" w:rsidP="00C36BC7">
      <w:r>
        <w:t xml:space="preserve">Please note that we are not </w:t>
      </w:r>
      <w:r w:rsidR="00EB7218">
        <w:t>discussing to introduce a new NF</w:t>
      </w:r>
      <w:r w:rsidR="004E6D6F">
        <w:t xml:space="preserve"> type</w:t>
      </w:r>
      <w:r w:rsidR="00EB7218">
        <w:t xml:space="preserve">. The only thing we discuss is to distinguish between the </w:t>
      </w:r>
      <w:r w:rsidR="009307E1">
        <w:t>one an</w:t>
      </w:r>
      <w:r w:rsidR="00A92083">
        <w:t>d</w:t>
      </w:r>
      <w:r w:rsidR="009307E1">
        <w:t xml:space="preserve"> only NF SEPP being used in different deployments.</w:t>
      </w:r>
    </w:p>
    <w:p w14:paraId="6CBA05A0" w14:textId="4BE255E6" w:rsidR="007A5F50" w:rsidRDefault="001C1530" w:rsidP="00A238DD">
      <w:pPr>
        <w:pStyle w:val="Heading3"/>
      </w:pPr>
      <w:r>
        <w:t xml:space="preserve">4.3.2 </w:t>
      </w:r>
      <w:r w:rsidRPr="001C1530">
        <w:t>SEPP outsourced on behalf of the PLMN and deployed outside the PLMN</w:t>
      </w:r>
    </w:p>
    <w:p w14:paraId="0DE015A0" w14:textId="4001DB4E" w:rsidR="00194613" w:rsidRDefault="00194613" w:rsidP="00A238DD">
      <w:pPr>
        <w:pStyle w:val="Heading4"/>
      </w:pPr>
      <w:r>
        <w:t>4.3.2.1 General</w:t>
      </w:r>
    </w:p>
    <w:p w14:paraId="6B9C1110" w14:textId="0F910A63" w:rsidR="00A24119" w:rsidRPr="00A24119" w:rsidRDefault="00A24119" w:rsidP="00A24119">
      <w:r w:rsidRPr="00A24119">
        <w:rPr>
          <w:noProof/>
        </w:rPr>
        <mc:AlternateContent>
          <mc:Choice Requires="wpg">
            <w:drawing>
              <wp:inline distT="0" distB="0" distL="0" distR="0" wp14:anchorId="4A48430B" wp14:editId="03E8D8EF">
                <wp:extent cx="6761609" cy="1514720"/>
                <wp:effectExtent l="0" t="0" r="0" b="0"/>
                <wp:docPr id="155" name="Group 2"/>
                <wp:cNvGraphicFramePr/>
                <a:graphic xmlns:a="http://schemas.openxmlformats.org/drawingml/2006/main">
                  <a:graphicData uri="http://schemas.microsoft.com/office/word/2010/wordprocessingGroup">
                    <wpg:wgp>
                      <wpg:cNvGrpSpPr/>
                      <wpg:grpSpPr>
                        <a:xfrm>
                          <a:off x="0" y="0"/>
                          <a:ext cx="6761609" cy="1514720"/>
                          <a:chOff x="0" y="0"/>
                          <a:chExt cx="6761609" cy="1514720"/>
                        </a:xfrm>
                      </wpg:grpSpPr>
                      <wpg:grpSp>
                        <wpg:cNvPr id="156" name="Group 156"/>
                        <wpg:cNvGrpSpPr/>
                        <wpg:grpSpPr>
                          <a:xfrm>
                            <a:off x="1658250" y="31842"/>
                            <a:ext cx="5103359" cy="1301681"/>
                            <a:chOff x="1658250" y="31842"/>
                            <a:chExt cx="5103359" cy="1301681"/>
                          </a:xfrm>
                        </wpg:grpSpPr>
                        <wps:wsp>
                          <wps:cNvPr id="157" name="Rectangle 157"/>
                          <wps:cNvSpPr/>
                          <wps:spPr bwMode="auto">
                            <a:xfrm>
                              <a:off x="4136094" y="31848"/>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5CEA31E8"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p w14:paraId="60429E8D" w14:textId="77777777" w:rsidR="00A24119" w:rsidRDefault="00A24119"/>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58" name="Rectangle 158"/>
                          <wps:cNvSpPr/>
                          <wps:spPr bwMode="auto">
                            <a:xfrm>
                              <a:off x="1658250" y="31842"/>
                              <a:ext cx="1090108"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788E5706"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p w14:paraId="349C1E73" w14:textId="77777777" w:rsidR="00A24119" w:rsidRDefault="00A24119"/>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59" name="Rectangle 159"/>
                          <wps:cNvSpPr/>
                          <wps:spPr bwMode="auto">
                            <a:xfrm>
                              <a:off x="4310011" y="66923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22586BAB"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p w14:paraId="0766487F" w14:textId="77777777" w:rsidR="00A24119" w:rsidRDefault="00A24119"/>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0" name="Rectangle 160"/>
                          <wps:cNvSpPr/>
                          <wps:spPr bwMode="auto">
                            <a:xfrm>
                              <a:off x="1787341" y="66923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3FC95B58"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p w14:paraId="0ED4FD9E" w14:textId="77777777" w:rsidR="00A24119" w:rsidRDefault="00A24119"/>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1" name="Straight Connector 161"/>
                          <wps:cNvCnPr>
                            <a:cxnSpLocks/>
                          </wps:cNvCnPr>
                          <wps:spPr bwMode="auto">
                            <a:xfrm>
                              <a:off x="5132971" y="876323"/>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62" name="Straight Connector 162"/>
                          <wps:cNvCnPr/>
                          <wps:spPr bwMode="auto">
                            <a:xfrm>
                              <a:off x="2610301" y="876318"/>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63" name="TextBox 24"/>
                          <wps:cNvSpPr txBox="1"/>
                          <wps:spPr>
                            <a:xfrm>
                              <a:off x="5935062" y="443500"/>
                              <a:ext cx="826547" cy="349967"/>
                            </a:xfrm>
                            <a:prstGeom prst="rect">
                              <a:avLst/>
                            </a:prstGeom>
                          </wps:spPr>
                          <wps:txbx>
                            <w:txbxContent>
                              <w:p w14:paraId="7266F891" w14:textId="77777777" w:rsidR="00A24119" w:rsidRDefault="00A24119" w:rsidP="00A2411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p w14:paraId="3A7F009D" w14:textId="77777777" w:rsidR="00A24119" w:rsidRDefault="00A24119"/>
                            </w:txbxContent>
                          </wps:txbx>
                          <wps:bodyPr vert="horz" wrap="square" lIns="72000" tIns="36000" rIns="72000" bIns="36000" rtlCol="0" anchor="t">
                            <a:noAutofit/>
                          </wps:bodyPr>
                        </wps:wsp>
                      </wpg:grpSp>
                      <wps:wsp>
                        <wps:cNvPr id="164" name="TextBox 37"/>
                        <wps:cNvSpPr txBox="1"/>
                        <wps:spPr>
                          <a:xfrm>
                            <a:off x="0" y="0"/>
                            <a:ext cx="1457815" cy="1514720"/>
                          </a:xfrm>
                          <a:prstGeom prst="rect">
                            <a:avLst/>
                          </a:prstGeom>
                        </wps:spPr>
                        <wps:txbx>
                          <w:txbxContent>
                            <w:p w14:paraId="2810CC52" w14:textId="376EF2D8" w:rsidR="00A24119" w:rsidRDefault="00A24119" w:rsidP="00350BE9">
                              <w:pPr>
                                <w:spacing w:before="160"/>
                                <w:jc w:val="center"/>
                                <w:textAlignment w:val="baseline"/>
                              </w:pPr>
                              <w:r>
                                <w:rPr>
                                  <w:rFonts w:ascii="Arial" w:hAnsi="Arial" w:cs="Arial"/>
                                  <w:color w:val="000000" w:themeColor="text1"/>
                                  <w:spacing w:val="-6"/>
                                  <w:kern w:val="20"/>
                                  <w:sz w:val="28"/>
                                  <w:szCs w:val="28"/>
                                  <w:lang w:val="en-US"/>
                                </w:rPr>
                                <w:t>SEPP outsourced on behalf of the PLMN and deployed outside the PLMN</w:t>
                              </w:r>
                            </w:p>
                          </w:txbxContent>
                        </wps:txbx>
                        <wps:bodyPr vert="horz" wrap="square" lIns="72000" tIns="36000" rIns="72000" bIns="36000" rtlCol="0" anchor="t">
                          <a:spAutoFit/>
                        </wps:bodyPr>
                      </wps:wsp>
                    </wpg:wgp>
                  </a:graphicData>
                </a:graphic>
              </wp:inline>
            </w:drawing>
          </mc:Choice>
          <mc:Fallback>
            <w:pict>
              <v:group w14:anchorId="4A48430B" id="Group 2" o:spid="_x0000_s1048" style="width:532.4pt;height:119.25pt;mso-position-horizontal-relative:char;mso-position-vertical-relative:line" coordsize="67616,15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">
                <v:group id="Group 156" o:spid="_x0000_s1049" style="position:absolute;left:16582;top:318;width:51034;height:13017" coordorigin="16582,318" coordsize="51033,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o:spid="_x0000_s1050" style="position:absolute;left:41360;top:318;width:11153;height:1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" fillcolor="white [3212]" strokecolor="black [3213]" strokeweight="1pt">
                    <v:stroke dashstyle="dash" joinstyle="round"/>
                    <v:textbox inset="2mm,1mm,5.76pt,2.88pt">
                      <w:txbxContent>
                        <w:p w14:paraId="5CEA31E8"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p w14:paraId="60429E8D" w14:textId="77777777" w:rsidR="00A24119" w:rsidRDefault="00A24119"/>
                      </w:txbxContent>
                    </v:textbox>
                  </v:rect>
                  <v:rect id="Rectangle 158" o:spid="_x0000_s1051" style="position:absolute;left:16582;top:318;width:10901;height:1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" fillcolor="white [3212]" strokecolor="black [3213]" strokeweight="1pt">
                    <v:stroke dashstyle="dash" joinstyle="round"/>
                    <v:textbox inset="2mm,1mm,5.76pt,2.88pt">
                      <w:txbxContent>
                        <w:p w14:paraId="788E5706"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p w14:paraId="349C1E73" w14:textId="77777777" w:rsidR="00A24119" w:rsidRDefault="00A24119"/>
                      </w:txbxContent>
                    </v:textbox>
                  </v:rect>
                  <v:rect id="Rectangle 159" o:spid="_x0000_s1052" style="position:absolute;left:43100;top:6692;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" fillcolor="white [3212]" strokecolor="black [3213]" strokeweight="1pt">
                    <v:stroke joinstyle="round"/>
                    <v:textbox inset="2mm,1mm,5.76pt,2.88pt">
                      <w:txbxContent>
                        <w:p w14:paraId="22586BAB"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p w14:paraId="0766487F" w14:textId="77777777" w:rsidR="00A24119" w:rsidRDefault="00A24119"/>
                      </w:txbxContent>
                    </v:textbox>
                  </v:rect>
                  <v:rect id="Rectangle 160" o:spid="_x0000_s1053" style="position:absolute;left:17873;top:6692;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" fillcolor="white [3212]" strokecolor="black [3213]" strokeweight="1pt">
                    <v:stroke joinstyle="round"/>
                    <v:textbox inset="2mm,1mm,5.76pt,2.88pt">
                      <w:txbxContent>
                        <w:p w14:paraId="3FC95B58" w14:textId="77777777" w:rsidR="00A24119" w:rsidRDefault="00A24119" w:rsidP="00A2411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p w14:paraId="0ED4FD9E" w14:textId="77777777" w:rsidR="00A24119" w:rsidRDefault="00A24119"/>
                      </w:txbxContent>
                    </v:textbox>
                  </v:rect>
                  <v:line id="Straight Connector 161" o:spid="_x0000_s1054" style="position:absolute;visibility:visible;mso-wrap-style:square" from="51329,8763" to="66444,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" filled="t" fillcolor="#4472c4 [3204]" strokecolor="black [3213]" strokeweight="1pt">
                    <o:lock v:ext="edit" shapetype="f"/>
                  </v:line>
                  <v:line id="Straight Connector 162" o:spid="_x0000_s1055" style="position:absolute;visibility:visible;mso-wrap-style:square" from="26103,8763" to="43100,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" filled="t" fillcolor="#4472c4 [3204]" strokecolor="black [3213]" strokeweight="1pt"/>
                  <v:shape id="TextBox 24" o:spid="_x0000_s1056" type="#_x0000_t202" style="position:absolute;left:59350;top:4435;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" filled="f" stroked="f">
                    <v:textbox inset="2mm,1mm,2mm,1mm">
                      <w:txbxContent>
                        <w:p w14:paraId="7266F891" w14:textId="77777777" w:rsidR="00A24119" w:rsidRDefault="00A24119" w:rsidP="00A2411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p w14:paraId="3A7F009D" w14:textId="77777777" w:rsidR="00A24119" w:rsidRDefault="00A24119"/>
                      </w:txbxContent>
                    </v:textbox>
                  </v:shape>
                </v:group>
                <v:shape id="TextBox 37" o:spid="_x0000_s1057" type="#_x0000_t202" style="position:absolute;width:14578;height:15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" filled="f" stroked="f">
                  <v:textbox style="mso-fit-shape-to-text:t" inset="2mm,1mm,2mm,1mm">
                    <w:txbxContent>
                      <w:p w14:paraId="2810CC52" w14:textId="376EF2D8" w:rsidR="00A24119" w:rsidRDefault="00A24119" w:rsidP="00350BE9">
                        <w:pPr>
                          <w:spacing w:before="160"/>
                          <w:jc w:val="center"/>
                          <w:textAlignment w:val="baseline"/>
                        </w:pPr>
                        <w:r>
                          <w:rPr>
                            <w:rFonts w:ascii="Arial" w:hAnsi="Arial" w:cs="Arial"/>
                            <w:color w:val="000000" w:themeColor="text1"/>
                            <w:spacing w:val="-6"/>
                            <w:kern w:val="20"/>
                            <w:sz w:val="28"/>
                            <w:szCs w:val="28"/>
                            <w:lang w:val="en-US"/>
                          </w:rPr>
                          <w:t>SEPP outsourced on behalf of the PLMN and deployed outside the PLMN</w:t>
                        </w:r>
                      </w:p>
                    </w:txbxContent>
                  </v:textbox>
                </v:shape>
                <w10:anchorlock/>
              </v:group>
            </w:pict>
          </mc:Fallback>
        </mc:AlternateContent>
      </w:r>
    </w:p>
    <w:p w14:paraId="7AB6FA50" w14:textId="1FA7EA58" w:rsidR="005E31B7" w:rsidRPr="00167E13" w:rsidRDefault="005E31B7" w:rsidP="00167E13">
      <w:r>
        <w:t xml:space="preserve">Figure 4.3.2.1-1 </w:t>
      </w:r>
      <w:r w:rsidRPr="005E31B7">
        <w:t>SEPP outsourced on behalf of the PLMN and deployed outside the PLMN</w:t>
      </w:r>
    </w:p>
    <w:p w14:paraId="322BA579" w14:textId="0F323E18" w:rsidR="00D30E7E" w:rsidRDefault="00D30E7E" w:rsidP="00A238DD">
      <w:pPr>
        <w:pStyle w:val="Heading4"/>
      </w:pPr>
      <w:r>
        <w:lastRenderedPageBreak/>
        <w:t xml:space="preserve">4.3.2.2 Functions for </w:t>
      </w:r>
      <w:r w:rsidRPr="00D30E7E">
        <w:t>SEPP outsourced on behalf of the PLMN and deployed outside the PLMN</w:t>
      </w:r>
    </w:p>
    <w:p w14:paraId="3778A6E3" w14:textId="77777777" w:rsidR="00FE0817" w:rsidRDefault="00FE0817" w:rsidP="00FE0817">
      <w:r>
        <w:t>In outsourced hosted SEPP deployment scenario, the hosted SEPP will still be responsible for</w:t>
      </w:r>
    </w:p>
    <w:p w14:paraId="2AA73167" w14:textId="1F58E2D7" w:rsidR="00FE0817" w:rsidRDefault="00C36BC7" w:rsidP="00C36BC7">
      <w:pPr>
        <w:pStyle w:val="B1"/>
      </w:pPr>
      <w:r>
        <w:t xml:space="preserve">- </w:t>
      </w:r>
      <w:r w:rsidR="00FE0817">
        <w:t>Terminating the N32c/f interface (TLS, PRINS) - N32 side</w:t>
      </w:r>
    </w:p>
    <w:p w14:paraId="6B1EF536" w14:textId="44300ACB" w:rsidR="00FE0817" w:rsidRDefault="00C36BC7" w:rsidP="00C36BC7">
      <w:pPr>
        <w:pStyle w:val="B1"/>
      </w:pPr>
      <w:r>
        <w:t xml:space="preserve">- </w:t>
      </w:r>
      <w:r w:rsidR="00FE0817">
        <w:t>Roaming Security Function - Topology Hiding - N32 side</w:t>
      </w:r>
    </w:p>
    <w:p w14:paraId="1DB20CAF" w14:textId="5F9A5B7D" w:rsidR="00FE0817" w:rsidRDefault="00C36BC7" w:rsidP="00C36BC7">
      <w:pPr>
        <w:pStyle w:val="B1"/>
      </w:pPr>
      <w:r>
        <w:t xml:space="preserve">- </w:t>
      </w:r>
      <w:r w:rsidR="00FE0817">
        <w:t xml:space="preserve">Roaming Security Functions - Firewalls – N32 side </w:t>
      </w:r>
    </w:p>
    <w:p w14:paraId="15AF18A9" w14:textId="0C45BEA6" w:rsidR="00351CAF" w:rsidRDefault="00351CAF" w:rsidP="00C36BC7">
      <w:pPr>
        <w:pStyle w:val="B1"/>
      </w:pPr>
      <w:r>
        <w:t xml:space="preserve">- </w:t>
      </w:r>
      <w:r w:rsidRPr="00351CAF">
        <w:t>Security Function - Firewall – NF side. This applies if HPLMN consider this as PLMN edge. This view may however be different for different operators and may be FFS.</w:t>
      </w:r>
    </w:p>
    <w:p w14:paraId="529D56FC" w14:textId="77777777" w:rsidR="00FE0817" w:rsidRDefault="00FE0817" w:rsidP="00FE0817">
      <w:r>
        <w:t>For the other functions the situation is not obvious and depends on</w:t>
      </w:r>
    </w:p>
    <w:p w14:paraId="791EF156" w14:textId="7014093D" w:rsidR="00FE0817" w:rsidRDefault="003B19A6" w:rsidP="003B19A6">
      <w:pPr>
        <w:pStyle w:val="B1"/>
      </w:pPr>
      <w:r>
        <w:t xml:space="preserve">- </w:t>
      </w:r>
      <w:r w:rsidR="00FE0817">
        <w:t>Whether the IPX</w:t>
      </w:r>
      <w:r w:rsidR="00724168">
        <w:t xml:space="preserve">, which hosts the SEPP, </w:t>
      </w:r>
      <w:r w:rsidR="00FE0817">
        <w:t xml:space="preserve">uses certificates from its own CA or uses certificates issued from the Home PLMN and in the previous case, whether the Home PLMN (i.e., all NFs connect the </w:t>
      </w:r>
      <w:proofErr w:type="spellStart"/>
      <w:r w:rsidR="00FE0817">
        <w:t>the</w:t>
      </w:r>
      <w:proofErr w:type="spellEnd"/>
      <w:r w:rsidR="00FE0817">
        <w:t xml:space="preserve"> hosted SEPP) is willing to install the IPX's CA as trusted CA</w:t>
      </w:r>
    </w:p>
    <w:p w14:paraId="331D70BF" w14:textId="2AA01CAA" w:rsidR="00FE0817" w:rsidRDefault="003B19A6" w:rsidP="003B19A6">
      <w:pPr>
        <w:pStyle w:val="B1"/>
      </w:pPr>
      <w:r>
        <w:t xml:space="preserve">- </w:t>
      </w:r>
      <w:r w:rsidR="00FE0817">
        <w:t xml:space="preserve">The </w:t>
      </w:r>
      <w:r w:rsidR="000A5EB0">
        <w:t>Hosted SEPP</w:t>
      </w:r>
      <w:r w:rsidR="00FE0817">
        <w:t xml:space="preserve"> is able to handle private addresses of the Home PMN</w:t>
      </w:r>
    </w:p>
    <w:p w14:paraId="0B7B16A6" w14:textId="31B1A53B" w:rsidR="00FE0817" w:rsidRDefault="003B19A6" w:rsidP="003B19A6">
      <w:pPr>
        <w:pStyle w:val="B1"/>
      </w:pPr>
      <w:r>
        <w:t xml:space="preserve">- </w:t>
      </w:r>
      <w:r w:rsidR="00FE0817">
        <w:t xml:space="preserve">Whether the </w:t>
      </w:r>
      <w:r w:rsidR="000A5EB0">
        <w:t>Hosted SEPP</w:t>
      </w:r>
      <w:r w:rsidR="00FE0817">
        <w:t xml:space="preserve"> is trusted to enforce market specific regulatory requirements</w:t>
      </w:r>
    </w:p>
    <w:p w14:paraId="0C2087D2" w14:textId="17CE1B58" w:rsidR="00FE0817" w:rsidRDefault="003B19A6" w:rsidP="008664EB">
      <w:pPr>
        <w:pStyle w:val="B1"/>
      </w:pPr>
      <w:r>
        <w:t xml:space="preserve">- </w:t>
      </w:r>
      <w:r w:rsidR="00FE0817">
        <w:t xml:space="preserve">In addition, the edge of the HPLMN deployments may need </w:t>
      </w:r>
      <w:r w:rsidR="008664EB">
        <w:t xml:space="preserve">"Roaming Security Function - Topology Hiding - N32 side" and "Roaming Security Functions - Firewalls – N32 side" </w:t>
      </w:r>
      <w:r w:rsidR="00FE0817">
        <w:t>as well, at least to protect it if needed.</w:t>
      </w:r>
    </w:p>
    <w:p w14:paraId="473A5BB9" w14:textId="7199AD3C" w:rsidR="009C1785" w:rsidRDefault="008D3675" w:rsidP="00A238DD">
      <w:pPr>
        <w:pStyle w:val="Heading3"/>
      </w:pPr>
      <w:r>
        <w:t xml:space="preserve">4.3.3 </w:t>
      </w:r>
      <w:r w:rsidR="009C1785" w:rsidRPr="009C1785">
        <w:t>SEPP outsourced on behalf of the PLMN and deployed within the PLMN</w:t>
      </w:r>
    </w:p>
    <w:p w14:paraId="6B123B82" w14:textId="7FC516E9" w:rsidR="008D3675" w:rsidRDefault="008D3675" w:rsidP="00A238DD">
      <w:pPr>
        <w:pStyle w:val="Heading4"/>
      </w:pPr>
      <w:r>
        <w:t>4.3.3.1</w:t>
      </w:r>
      <w:r>
        <w:tab/>
        <w:t>General</w:t>
      </w:r>
    </w:p>
    <w:p w14:paraId="39E56F65" w14:textId="14649803" w:rsidR="00007FDF" w:rsidRDefault="00007FDF" w:rsidP="00007FDF">
      <w:r w:rsidRPr="00007FDF">
        <w:t xml:space="preserve">Due to regulatory requirements the </w:t>
      </w:r>
      <w:r>
        <w:t xml:space="preserve">outsourced </w:t>
      </w:r>
      <w:r w:rsidRPr="00007FDF">
        <w:t>SEPP may be deployed at the edge of the PLMN and communicating with the HPLMN SCP. This SEPP has another set of requirements than the other SEPP deployments.</w:t>
      </w:r>
    </w:p>
    <w:p w14:paraId="02ECF54F" w14:textId="4A1CC701" w:rsidR="00350BE9" w:rsidRDefault="00350BE9" w:rsidP="00007FDF">
      <w:r w:rsidRPr="00350BE9">
        <w:rPr>
          <w:noProof/>
        </w:rPr>
        <mc:AlternateContent>
          <mc:Choice Requires="wpg">
            <w:drawing>
              <wp:inline distT="0" distB="0" distL="0" distR="0" wp14:anchorId="3613D5CE" wp14:editId="4D0B3F10">
                <wp:extent cx="6820759" cy="1625085"/>
                <wp:effectExtent l="0" t="0" r="0" b="0"/>
                <wp:docPr id="175" name="Group 9"/>
                <wp:cNvGraphicFramePr/>
                <a:graphic xmlns:a="http://schemas.openxmlformats.org/drawingml/2006/main">
                  <a:graphicData uri="http://schemas.microsoft.com/office/word/2010/wordprocessingGroup">
                    <wpg:wgp>
                      <wpg:cNvGrpSpPr/>
                      <wpg:grpSpPr>
                        <a:xfrm>
                          <a:off x="0" y="0"/>
                          <a:ext cx="6820759" cy="1625085"/>
                          <a:chOff x="0" y="0"/>
                          <a:chExt cx="6820759" cy="1625085"/>
                        </a:xfrm>
                      </wpg:grpSpPr>
                      <wps:wsp>
                        <wps:cNvPr id="176" name="TextBox 38"/>
                        <wps:cNvSpPr txBox="1"/>
                        <wps:spPr>
                          <a:xfrm>
                            <a:off x="0" y="110365"/>
                            <a:ext cx="1457815" cy="1514720"/>
                          </a:xfrm>
                          <a:prstGeom prst="rect">
                            <a:avLst/>
                          </a:prstGeom>
                        </wps:spPr>
                        <wps:txbx>
                          <w:txbxContent>
                            <w:p w14:paraId="5285C5CE"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within the PLMN</w:t>
                              </w:r>
                            </w:p>
                          </w:txbxContent>
                        </wps:txbx>
                        <wps:bodyPr vert="horz" wrap="square" lIns="72000" tIns="36000" rIns="72000" bIns="36000" rtlCol="0" anchor="t">
                          <a:spAutoFit/>
                        </wps:bodyPr>
                      </wps:wsp>
                      <wpg:grpSp>
                        <wpg:cNvPr id="177" name="Group 177"/>
                        <wpg:cNvGrpSpPr/>
                        <wpg:grpSpPr>
                          <a:xfrm>
                            <a:off x="1658250" y="0"/>
                            <a:ext cx="5162509" cy="1586175"/>
                            <a:chOff x="1658250" y="0"/>
                            <a:chExt cx="5162509" cy="1586175"/>
                          </a:xfrm>
                        </wpg:grpSpPr>
                        <wps:wsp>
                          <wps:cNvPr id="178" name="Rectangle 178"/>
                          <wps:cNvSpPr/>
                          <wps:spPr bwMode="auto">
                            <a:xfrm>
                              <a:off x="1658250" y="0"/>
                              <a:ext cx="3579743" cy="15861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0243E755"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79" name="Rectangle 179"/>
                          <wps:cNvSpPr/>
                          <wps:spPr bwMode="auto">
                            <a:xfrm>
                              <a:off x="1787341" y="921891"/>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795B202E"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0" name="TextBox 61"/>
                          <wps:cNvSpPr txBox="1"/>
                          <wps:spPr>
                            <a:xfrm>
                              <a:off x="5994212" y="746907"/>
                              <a:ext cx="826547" cy="349967"/>
                            </a:xfrm>
                            <a:prstGeom prst="rect">
                              <a:avLst/>
                            </a:prstGeom>
                          </wps:spPr>
                          <wps:txbx>
                            <w:txbxContent>
                              <w:p w14:paraId="55B27A35"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s:wsp>
                          <wps:cNvPr id="181" name="Rectangle 181"/>
                          <wps:cNvSpPr/>
                          <wps:spPr bwMode="auto">
                            <a:xfrm>
                              <a:off x="4122783" y="278010"/>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1EE4E600"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82" name="Rectangle 182"/>
                          <wps:cNvSpPr/>
                          <wps:spPr bwMode="auto">
                            <a:xfrm>
                              <a:off x="4310011" y="921896"/>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2C75843E"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 name="Straight Connector 183"/>
                          <wps:cNvCnPr>
                            <a:cxnSpLocks/>
                          </wps:cNvCnPr>
                          <wps:spPr bwMode="auto">
                            <a:xfrm>
                              <a:off x="5132971" y="1128981"/>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84" name="Straight Connector 184"/>
                          <wps:cNvCnPr/>
                          <wps:spPr bwMode="auto">
                            <a:xfrm>
                              <a:off x="2610301" y="1128976"/>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wgp>
                  </a:graphicData>
                </a:graphic>
              </wp:inline>
            </w:drawing>
          </mc:Choice>
          <mc:Fallback>
            <w:pict>
              <v:group w14:anchorId="3613D5CE" id="Group 9" o:spid="_x0000_s1058" style="width:537.05pt;height:127.95pt;mso-position-horizontal-relative:char;mso-position-vertical-relative:line" coordsize="68207,16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">
                <v:shape id="TextBox 38" o:spid="_x0000_s1059" type="#_x0000_t202" style="position:absolute;top:1103;width:14578;height:15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" filled="f" stroked="f">
                  <v:textbox style="mso-fit-shape-to-text:t" inset="2mm,1mm,2mm,1mm">
                    <w:txbxContent>
                      <w:p w14:paraId="5285C5CE"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within the PLMN</w:t>
                        </w:r>
                      </w:p>
                    </w:txbxContent>
                  </v:textbox>
                </v:shape>
                <v:group id="Group 177" o:spid="_x0000_s1060" style="position:absolute;left:16582;width:51625;height:15861" coordorigin="16582" coordsize="51625,15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061" style="position:absolute;left:16582;width:35797;height:1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" fillcolor="white [3212]" strokecolor="black [3213]" strokeweight="1pt">
                    <v:stroke dashstyle="dash" joinstyle="round"/>
                    <v:textbox inset="2mm,1mm,5.76pt,2.88pt">
                      <w:txbxContent>
                        <w:p w14:paraId="0243E755"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179" o:spid="_x0000_s1062" style="position:absolute;left:17873;top:9218;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" fillcolor="white [3212]" strokecolor="black [3213]" strokeweight="1pt">
                    <v:stroke joinstyle="round"/>
                    <v:textbox inset="2mm,1mm,5.76pt,2.88pt">
                      <w:txbxContent>
                        <w:p w14:paraId="795B202E"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shape id="TextBox 61" o:spid="_x0000_s1063" type="#_x0000_t202" style="position:absolute;left:59942;top:7469;width:8265;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" filled="f" stroked="f">
                    <v:textbox inset="2mm,1mm,2mm,1mm">
                      <w:txbxContent>
                        <w:p w14:paraId="55B27A35"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rect id="Rectangle 181" o:spid="_x0000_s1064" style="position:absolute;left:41227;top:2780;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" fillcolor="white [3212]" strokecolor="black [3213]" strokeweight="1pt">
                    <v:stroke dashstyle="dash" joinstyle="round"/>
                    <v:textbox inset="2mm,1mm,5.76pt,2.88pt">
                      <w:txbxContent>
                        <w:p w14:paraId="1EE4E600"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v:textbox>
                  </v:rect>
                  <v:rect id="Rectangle 182" o:spid="_x0000_s1065" style="position:absolute;left:43100;top:9218;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" fillcolor="white [3212]" strokecolor="black [3213]" strokeweight="1pt">
                    <v:stroke joinstyle="round"/>
                    <v:textbox inset="2mm,1mm,5.76pt,2.88pt">
                      <w:txbxContent>
                        <w:p w14:paraId="2C75843E"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line id="Straight Connector 183" o:spid="_x0000_s1066" style="position:absolute;visibility:visible;mso-wrap-style:square" from="51329,11289" to="66444,11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" filled="t" fillcolor="#4472c4 [3204]" strokecolor="black [3213]" strokeweight="1pt">
                    <o:lock v:ext="edit" shapetype="f"/>
                  </v:line>
                  <v:line id="Straight Connector 184" o:spid="_x0000_s1067" style="position:absolute;visibility:visible;mso-wrap-style:square" from="26103,11289" to="43100,11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" filled="t" fillcolor="#4472c4 [3204]" strokecolor="black [3213]" strokeweight="1pt"/>
                </v:group>
                <w10:anchorlock/>
              </v:group>
            </w:pict>
          </mc:Fallback>
        </mc:AlternateContent>
      </w:r>
    </w:p>
    <w:p w14:paraId="03879D73" w14:textId="76A27F4F" w:rsidR="00350BE9" w:rsidRPr="00007FDF" w:rsidRDefault="00350BE9" w:rsidP="00007FDF">
      <w:r w:rsidRPr="00350BE9">
        <w:t>Figure 4.3.</w:t>
      </w:r>
      <w:r>
        <w:t>3</w:t>
      </w:r>
      <w:r w:rsidRPr="00350BE9">
        <w:t>.1-1 SEPP outsourced on behalf of the PLMN and deployed within the PLMN</w:t>
      </w:r>
    </w:p>
    <w:p w14:paraId="4E817008" w14:textId="35681C3D" w:rsidR="008D3675" w:rsidRDefault="008D3675" w:rsidP="00A238DD">
      <w:pPr>
        <w:pStyle w:val="Heading4"/>
      </w:pPr>
      <w:r>
        <w:t>4.</w:t>
      </w:r>
      <w:r w:rsidR="00A238DD">
        <w:t xml:space="preserve">3.3.2 Functions for </w:t>
      </w:r>
      <w:r w:rsidRPr="008D3675">
        <w:t>SEPP outsourced on behalf of the PLMN and deployed within the PLMN</w:t>
      </w:r>
    </w:p>
    <w:p w14:paraId="26D8CE46" w14:textId="77777777" w:rsidR="00BC3826" w:rsidRDefault="00BC3826" w:rsidP="00BC3826">
      <w:r>
        <w:t>In outsourced hosted SEPP deployment scenario, the hosted SEPP will still be responsible for</w:t>
      </w:r>
    </w:p>
    <w:p w14:paraId="666E0C60" w14:textId="05894C1C" w:rsidR="00BC3826" w:rsidRPr="00086FE5" w:rsidRDefault="003B19A6" w:rsidP="003B19A6">
      <w:pPr>
        <w:pStyle w:val="B1"/>
      </w:pPr>
      <w:r>
        <w:t xml:space="preserve">- </w:t>
      </w:r>
      <w:r w:rsidR="00BC3826" w:rsidRPr="00086FE5">
        <w:t>Terminating the N32c/f interface (TLS, PRINS) - N32 side</w:t>
      </w:r>
    </w:p>
    <w:p w14:paraId="26DD9A84" w14:textId="2F59D2BB" w:rsidR="00BC3826" w:rsidRPr="00086FE5" w:rsidRDefault="00C42FDB" w:rsidP="003B19A6">
      <w:pPr>
        <w:pStyle w:val="B1"/>
      </w:pPr>
      <w:r>
        <w:t xml:space="preserve">- </w:t>
      </w:r>
      <w:r w:rsidR="00BC3826" w:rsidRPr="00086FE5">
        <w:t>Roaming Security Function - Topology Hiding - N32 side</w:t>
      </w:r>
    </w:p>
    <w:p w14:paraId="1E7D730D" w14:textId="31047846" w:rsidR="00BC3826" w:rsidRPr="00086FE5" w:rsidRDefault="00C42FDB" w:rsidP="003B19A6">
      <w:pPr>
        <w:pStyle w:val="B1"/>
      </w:pPr>
      <w:r>
        <w:t xml:space="preserve">- </w:t>
      </w:r>
      <w:r w:rsidR="00BC3826" w:rsidRPr="00086FE5">
        <w:t xml:space="preserve">Roaming Security Function - Firewall – N32 side </w:t>
      </w:r>
    </w:p>
    <w:p w14:paraId="4EBCD252" w14:textId="3BABDAC9" w:rsidR="00937D7C" w:rsidRPr="00086FE5" w:rsidRDefault="00C42FDB" w:rsidP="003B19A6">
      <w:pPr>
        <w:pStyle w:val="B1"/>
      </w:pPr>
      <w:r w:rsidRPr="00421EC9">
        <w:t xml:space="preserve">- </w:t>
      </w:r>
      <w:r w:rsidR="00937D7C" w:rsidRPr="00421EC9">
        <w:t xml:space="preserve">Security Function - Firewall – </w:t>
      </w:r>
      <w:r w:rsidR="00086FE5" w:rsidRPr="00421EC9">
        <w:t>NF</w:t>
      </w:r>
      <w:r w:rsidR="00937D7C" w:rsidRPr="00421EC9">
        <w:t xml:space="preserve"> side</w:t>
      </w:r>
      <w:r w:rsidR="008274F6" w:rsidRPr="00421EC9">
        <w:t xml:space="preserve">. </w:t>
      </w:r>
      <w:r w:rsidR="00EE2E9C" w:rsidRPr="00421EC9">
        <w:t xml:space="preserve">This applies if </w:t>
      </w:r>
      <w:r w:rsidR="008274F6" w:rsidRPr="00421EC9">
        <w:t>HPLMN consider this as</w:t>
      </w:r>
      <w:r w:rsidR="5848A0DC" w:rsidRPr="00421EC9">
        <w:t xml:space="preserve"> PLMN edge</w:t>
      </w:r>
      <w:r w:rsidR="00AB3A31" w:rsidRPr="00421EC9">
        <w:t xml:space="preserve">. This </w:t>
      </w:r>
      <w:r w:rsidR="001D2B7B" w:rsidRPr="00421EC9">
        <w:t xml:space="preserve">view </w:t>
      </w:r>
      <w:r w:rsidR="00AB3A31" w:rsidRPr="00421EC9">
        <w:t xml:space="preserve">may however </w:t>
      </w:r>
      <w:r w:rsidR="001D2B7B" w:rsidRPr="00421EC9">
        <w:t xml:space="preserve">be </w:t>
      </w:r>
      <w:r w:rsidR="006528F8" w:rsidRPr="00421EC9">
        <w:t>different for different operators</w:t>
      </w:r>
      <w:r w:rsidR="00514A14" w:rsidRPr="00421EC9">
        <w:t xml:space="preserve"> and may be </w:t>
      </w:r>
      <w:r w:rsidR="008C17AE" w:rsidRPr="00421EC9">
        <w:t>FFS.</w:t>
      </w:r>
    </w:p>
    <w:p w14:paraId="4DB37CEF" w14:textId="77777777" w:rsidR="00BC3826" w:rsidRDefault="00BC3826" w:rsidP="00BC3826">
      <w:r>
        <w:t>For the other functions the situation is not obvious and depends on</w:t>
      </w:r>
    </w:p>
    <w:p w14:paraId="79CCB40A" w14:textId="18AA8013" w:rsidR="00BC3826" w:rsidRDefault="00C42FDB" w:rsidP="00C42FDB">
      <w:pPr>
        <w:pStyle w:val="B1"/>
      </w:pPr>
      <w:r>
        <w:t xml:space="preserve">- </w:t>
      </w:r>
      <w:r w:rsidR="00BC3826">
        <w:t xml:space="preserve">Whether the </w:t>
      </w:r>
      <w:r w:rsidR="00754C5A">
        <w:t xml:space="preserve">Hosted SEPP </w:t>
      </w:r>
      <w:r w:rsidR="00BC3826">
        <w:t xml:space="preserve">uses certificates from its own CA or uses certificates issued from the Home PLMN and in the previous case, whether the Home PLMN (i.e., all NFs connect the </w:t>
      </w:r>
      <w:proofErr w:type="spellStart"/>
      <w:r w:rsidR="00BC3826">
        <w:t>the</w:t>
      </w:r>
      <w:proofErr w:type="spellEnd"/>
      <w:r w:rsidR="00BC3826">
        <w:t xml:space="preserve"> hosted SEPP) is willing to install the IPX's CA as trusted CA</w:t>
      </w:r>
    </w:p>
    <w:p w14:paraId="3D23CDF5" w14:textId="7656EA73" w:rsidR="00BC3826" w:rsidRDefault="00C42FDB" w:rsidP="00C42FDB">
      <w:pPr>
        <w:pStyle w:val="B1"/>
      </w:pPr>
      <w:r>
        <w:t xml:space="preserve">- </w:t>
      </w:r>
      <w:r w:rsidR="00BC3826">
        <w:t xml:space="preserve">The </w:t>
      </w:r>
      <w:r w:rsidR="00754C5A">
        <w:t xml:space="preserve">Hosted SEPP </w:t>
      </w:r>
      <w:r w:rsidR="00BC3826">
        <w:t>is able to handle private addresses of the Home PMN</w:t>
      </w:r>
    </w:p>
    <w:p w14:paraId="21A10041" w14:textId="7A632F7A" w:rsidR="00BC3826" w:rsidRDefault="00C42FDB" w:rsidP="00C42FDB">
      <w:pPr>
        <w:pStyle w:val="B1"/>
      </w:pPr>
      <w:r>
        <w:lastRenderedPageBreak/>
        <w:t xml:space="preserve">- </w:t>
      </w:r>
      <w:r w:rsidR="00BC3826">
        <w:t xml:space="preserve">Whether the </w:t>
      </w:r>
      <w:r w:rsidR="002E44BF">
        <w:t xml:space="preserve">Hosted SEPP </w:t>
      </w:r>
      <w:r w:rsidR="00BC3826">
        <w:t>is trusted to enforce market specific regulatory requirements</w:t>
      </w:r>
    </w:p>
    <w:p w14:paraId="01AAB7F5" w14:textId="3432CCF4" w:rsidR="00BC3826" w:rsidRPr="00BC3826" w:rsidRDefault="00C42FDB" w:rsidP="00C42FDB">
      <w:pPr>
        <w:pStyle w:val="B1"/>
      </w:pPr>
      <w:r>
        <w:t xml:space="preserve">- </w:t>
      </w:r>
      <w:r w:rsidR="00BC3826">
        <w:t>In addition, the edge of the HPLMN deployments may need (2) Roaming Security Functions as well, at least to protect it if needed.</w:t>
      </w:r>
    </w:p>
    <w:p w14:paraId="45D3D9C7" w14:textId="17913F5C" w:rsidR="006D0885" w:rsidRDefault="00687958" w:rsidP="00687958">
      <w:pPr>
        <w:pStyle w:val="Heading2"/>
      </w:pPr>
      <w:r>
        <w:t>4.4 Summary of SEPP deployments</w:t>
      </w:r>
    </w:p>
    <w:p w14:paraId="03D00E1D" w14:textId="5AEE7FA1" w:rsidR="00687958" w:rsidRDefault="00350BE9" w:rsidP="00687958">
      <w:r w:rsidRPr="00350BE9">
        <w:rPr>
          <w:noProof/>
        </w:rPr>
        <mc:AlternateContent>
          <mc:Choice Requires="wpg">
            <w:drawing>
              <wp:inline distT="0" distB="0" distL="0" distR="0" wp14:anchorId="2584FB4B" wp14:editId="6EF72F89">
                <wp:extent cx="6820759" cy="4514699"/>
                <wp:effectExtent l="0" t="0" r="0" b="19685"/>
                <wp:docPr id="185" name="Group 11"/>
                <wp:cNvGraphicFramePr/>
                <a:graphic xmlns:a="http://schemas.openxmlformats.org/drawingml/2006/main">
                  <a:graphicData uri="http://schemas.microsoft.com/office/word/2010/wordprocessingGroup">
                    <wpg:wgp>
                      <wpg:cNvGrpSpPr/>
                      <wpg:grpSpPr>
                        <a:xfrm>
                          <a:off x="0" y="0"/>
                          <a:ext cx="6820759" cy="4514699"/>
                          <a:chOff x="0" y="0"/>
                          <a:chExt cx="6820759" cy="4514699"/>
                        </a:xfrm>
                      </wpg:grpSpPr>
                      <wpg:grpSp>
                        <wpg:cNvPr id="186" name="Group 186"/>
                        <wpg:cNvGrpSpPr/>
                        <wpg:grpSpPr>
                          <a:xfrm>
                            <a:off x="0" y="0"/>
                            <a:ext cx="6761609" cy="1514720"/>
                            <a:chOff x="0" y="0"/>
                            <a:chExt cx="6761609" cy="1514720"/>
                          </a:xfrm>
                        </wpg:grpSpPr>
                        <wpg:grpSp>
                          <wpg:cNvPr id="187" name="Group 187"/>
                          <wpg:cNvGrpSpPr/>
                          <wpg:grpSpPr>
                            <a:xfrm>
                              <a:off x="1658250" y="31842"/>
                              <a:ext cx="5103359" cy="1301681"/>
                              <a:chOff x="1658250" y="31842"/>
                              <a:chExt cx="5103359" cy="1301681"/>
                            </a:xfrm>
                          </wpg:grpSpPr>
                          <wps:wsp>
                            <wps:cNvPr id="188" name="Rectangle 188"/>
                            <wps:cNvSpPr/>
                            <wps:spPr bwMode="auto">
                              <a:xfrm>
                                <a:off x="4136094" y="31848"/>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06C6967A"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89" name="Rectangle 189"/>
                            <wps:cNvSpPr/>
                            <wps:spPr bwMode="auto">
                              <a:xfrm>
                                <a:off x="1658250" y="31842"/>
                                <a:ext cx="1090108"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0B8775C1"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0" name="Rectangle 190"/>
                            <wps:cNvSpPr/>
                            <wps:spPr bwMode="auto">
                              <a:xfrm>
                                <a:off x="4310011" y="66923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66BD1FC3"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91" name="Rectangle 191"/>
                            <wps:cNvSpPr/>
                            <wps:spPr bwMode="auto">
                              <a:xfrm>
                                <a:off x="1787341" y="66923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007873F4"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92" name="Straight Connector 192"/>
                            <wps:cNvCnPr>
                              <a:cxnSpLocks/>
                            </wps:cNvCnPr>
                            <wps:spPr bwMode="auto">
                              <a:xfrm>
                                <a:off x="5132971" y="876323"/>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93" name="Straight Connector 193"/>
                            <wps:cNvCnPr/>
                            <wps:spPr bwMode="auto">
                              <a:xfrm>
                                <a:off x="2610301" y="876318"/>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94" name="TextBox 24"/>
                            <wps:cNvSpPr txBox="1"/>
                            <wps:spPr>
                              <a:xfrm>
                                <a:off x="5935062" y="443500"/>
                                <a:ext cx="826547" cy="349967"/>
                              </a:xfrm>
                              <a:prstGeom prst="rect">
                                <a:avLst/>
                              </a:prstGeom>
                            </wps:spPr>
                            <wps:txbx>
                              <w:txbxContent>
                                <w:p w14:paraId="280511A3"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g:grpSp>
                        <wps:wsp>
                          <wps:cNvPr id="195" name="TextBox 37"/>
                          <wps:cNvSpPr txBox="1"/>
                          <wps:spPr>
                            <a:xfrm>
                              <a:off x="0" y="0"/>
                              <a:ext cx="1457815" cy="1514720"/>
                            </a:xfrm>
                            <a:prstGeom prst="rect">
                              <a:avLst/>
                            </a:prstGeom>
                          </wps:spPr>
                          <wps:txbx>
                            <w:txbxContent>
                              <w:p w14:paraId="65826451"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outside the PLMN</w:t>
                                </w:r>
                              </w:p>
                            </w:txbxContent>
                          </wps:txbx>
                          <wps:bodyPr vert="horz" wrap="square" lIns="72000" tIns="36000" rIns="72000" bIns="36000" rtlCol="0" anchor="t">
                            <a:spAutoFit/>
                          </wps:bodyPr>
                        </wps:wsp>
                      </wpg:grpSp>
                      <wpg:grpSp>
                        <wpg:cNvPr id="196" name="Group 196"/>
                        <wpg:cNvGrpSpPr/>
                        <wpg:grpSpPr>
                          <a:xfrm>
                            <a:off x="0" y="3213024"/>
                            <a:ext cx="6820758" cy="1301675"/>
                            <a:chOff x="0" y="3213024"/>
                            <a:chExt cx="6820758" cy="1301675"/>
                          </a:xfrm>
                        </wpg:grpSpPr>
                        <wpg:grpSp>
                          <wpg:cNvPr id="197" name="Group 197"/>
                          <wpg:cNvGrpSpPr/>
                          <wpg:grpSpPr>
                            <a:xfrm>
                              <a:off x="1658250" y="3213024"/>
                              <a:ext cx="5162508" cy="1301675"/>
                              <a:chOff x="1658250" y="3213024"/>
                              <a:chExt cx="5162508" cy="1301675"/>
                            </a:xfrm>
                          </wpg:grpSpPr>
                          <wps:wsp>
                            <wps:cNvPr id="198" name="Rectangle 198"/>
                            <wps:cNvSpPr/>
                            <wps:spPr bwMode="auto">
                              <a:xfrm>
                                <a:off x="1658250" y="3213024"/>
                                <a:ext cx="3593054"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564F756B"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99" name="Rectangle 199"/>
                            <wps:cNvSpPr/>
                            <wps:spPr bwMode="auto">
                              <a:xfrm>
                                <a:off x="4310011" y="380843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415860F0"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0" name="Rectangle 200"/>
                            <wps:cNvSpPr/>
                            <wps:spPr bwMode="auto">
                              <a:xfrm>
                                <a:off x="1787341" y="380842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768BB392"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1" name="Straight Connector 201"/>
                            <wps:cNvCnPr>
                              <a:cxnSpLocks/>
                            </wps:cNvCnPr>
                            <wps:spPr bwMode="auto">
                              <a:xfrm>
                                <a:off x="5132971" y="4015518"/>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 name="Straight Connector 202"/>
                            <wps:cNvCnPr/>
                            <wps:spPr bwMode="auto">
                              <a:xfrm>
                                <a:off x="2610301" y="4015513"/>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3" name="TextBox 34"/>
                            <wps:cNvSpPr txBox="1"/>
                            <wps:spPr>
                              <a:xfrm>
                                <a:off x="5994211" y="3577787"/>
                                <a:ext cx="826547" cy="349967"/>
                              </a:xfrm>
                              <a:prstGeom prst="rect">
                                <a:avLst/>
                              </a:prstGeom>
                            </wps:spPr>
                            <wps:txbx>
                              <w:txbxContent>
                                <w:p w14:paraId="6874E6D1"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g:grpSp>
                        <wps:wsp>
                          <wps:cNvPr id="204" name="TextBox 39"/>
                          <wps:cNvSpPr txBox="1"/>
                          <wps:spPr>
                            <a:xfrm>
                              <a:off x="0" y="3396258"/>
                              <a:ext cx="1457815" cy="1105780"/>
                            </a:xfrm>
                            <a:prstGeom prst="rect">
                              <a:avLst/>
                            </a:prstGeom>
                          </wps:spPr>
                          <wps:txbx>
                            <w:txbxContent>
                              <w:p w14:paraId="67C7C6A6"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not outsourced and deployed within the PLMN</w:t>
                                </w:r>
                              </w:p>
                            </w:txbxContent>
                          </wps:txbx>
                          <wps:bodyPr vert="horz" wrap="square" lIns="72000" tIns="36000" rIns="72000" bIns="36000" rtlCol="0" anchor="t">
                            <a:spAutoFit/>
                          </wps:bodyPr>
                        </wps:wsp>
                      </wpg:grpSp>
                      <wpg:grpSp>
                        <wpg:cNvPr id="205" name="Group 205"/>
                        <wpg:cNvGrpSpPr/>
                        <wpg:grpSpPr>
                          <a:xfrm>
                            <a:off x="0" y="1496107"/>
                            <a:ext cx="6820759" cy="1624953"/>
                            <a:chOff x="0" y="1496107"/>
                            <a:chExt cx="6820759" cy="1624953"/>
                          </a:xfrm>
                        </wpg:grpSpPr>
                        <wps:wsp>
                          <wps:cNvPr id="206" name="TextBox 38"/>
                          <wps:cNvSpPr txBox="1"/>
                          <wps:spPr>
                            <a:xfrm>
                              <a:off x="0" y="1606340"/>
                              <a:ext cx="1457815" cy="1514720"/>
                            </a:xfrm>
                            <a:prstGeom prst="rect">
                              <a:avLst/>
                            </a:prstGeom>
                          </wps:spPr>
                          <wps:txbx>
                            <w:txbxContent>
                              <w:p w14:paraId="761CCFA1"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within the PLMN</w:t>
                                </w:r>
                              </w:p>
                            </w:txbxContent>
                          </wps:txbx>
                          <wps:bodyPr vert="horz" wrap="square" lIns="72000" tIns="36000" rIns="72000" bIns="36000" rtlCol="0" anchor="t">
                            <a:spAutoFit/>
                          </wps:bodyPr>
                        </wps:wsp>
                        <wpg:grpSp>
                          <wpg:cNvPr id="207" name="Group 207"/>
                          <wpg:cNvGrpSpPr/>
                          <wpg:grpSpPr>
                            <a:xfrm>
                              <a:off x="1658250" y="1496107"/>
                              <a:ext cx="5162509" cy="1586175"/>
                              <a:chOff x="1658250" y="1496107"/>
                              <a:chExt cx="5162509" cy="1586175"/>
                            </a:xfrm>
                          </wpg:grpSpPr>
                          <wps:wsp>
                            <wps:cNvPr id="208" name="Rectangle 208"/>
                            <wps:cNvSpPr/>
                            <wps:spPr bwMode="auto">
                              <a:xfrm>
                                <a:off x="1658250" y="1496107"/>
                                <a:ext cx="3579743" cy="15861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4A5640F5"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09" name="Rectangle 209"/>
                            <wps:cNvSpPr/>
                            <wps:spPr bwMode="auto">
                              <a:xfrm>
                                <a:off x="1787341" y="2417998"/>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24B4670E"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0" name="TextBox 61"/>
                            <wps:cNvSpPr txBox="1"/>
                            <wps:spPr>
                              <a:xfrm>
                                <a:off x="5994212" y="2243014"/>
                                <a:ext cx="826547" cy="349967"/>
                              </a:xfrm>
                              <a:prstGeom prst="rect">
                                <a:avLst/>
                              </a:prstGeom>
                            </wps:spPr>
                            <wps:txbx>
                              <w:txbxContent>
                                <w:p w14:paraId="7D54D727"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wps:txbx>
                            <wps:bodyPr vert="horz" wrap="square" lIns="72000" tIns="36000" rIns="72000" bIns="36000" rtlCol="0" anchor="t">
                              <a:noAutofit/>
                            </wps:bodyPr>
                          </wps:wsp>
                          <wps:wsp>
                            <wps:cNvPr id="211" name="Rectangle 211"/>
                            <wps:cNvSpPr/>
                            <wps:spPr bwMode="auto">
                              <a:xfrm>
                                <a:off x="4122783" y="1774117"/>
                                <a:ext cx="1115210" cy="1301675"/>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2F58A0E6"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2" name="Rectangle 212"/>
                            <wps:cNvSpPr/>
                            <wps:spPr bwMode="auto">
                              <a:xfrm>
                                <a:off x="4310011" y="2418003"/>
                                <a:ext cx="822960" cy="414169"/>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7B196C18"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3" name="Straight Connector 213"/>
                            <wps:cNvCnPr>
                              <a:cxnSpLocks/>
                            </wps:cNvCnPr>
                            <wps:spPr bwMode="auto">
                              <a:xfrm>
                                <a:off x="5132971" y="2625088"/>
                                <a:ext cx="1511447" cy="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14" name="Straight Connector 214"/>
                            <wps:cNvCnPr/>
                            <wps:spPr bwMode="auto">
                              <a:xfrm>
                                <a:off x="2610301" y="2625083"/>
                                <a:ext cx="1699710" cy="5"/>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wgp>
                  </a:graphicData>
                </a:graphic>
              </wp:inline>
            </w:drawing>
          </mc:Choice>
          <mc:Fallback>
            <w:pict>
              <v:group w14:anchorId="2584FB4B" id="Group 11" o:spid="_x0000_s1068" style="width:537.05pt;height:355.5pt;mso-position-horizontal-relative:char;mso-position-vertical-relative:line" coordsize="68207,4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">
                <v:group id="Group 186" o:spid="_x0000_s1069" style="position:absolute;width:67616;height:15147" coordsize="67616,15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group id="Group 187" o:spid="_x0000_s1070" style="position:absolute;left:16582;top:318;width:51034;height:13017" coordorigin="16582,318" coordsize="51033,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o:spid="_x0000_s1071" style="position:absolute;left:41360;top:318;width:11153;height:1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" fillcolor="white [3212]" strokecolor="black [3213]" strokeweight="1pt">
                      <v:stroke dashstyle="dash" joinstyle="round"/>
                      <v:textbox inset="2mm,1mm,5.76pt,2.88pt">
                        <w:txbxContent>
                          <w:p w14:paraId="06C6967A"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v:textbox>
                    </v:rect>
                    <v:rect id="Rectangle 189" o:spid="_x0000_s1072" style="position:absolute;left:16582;top:318;width:10901;height:1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" fillcolor="white [3212]" strokecolor="black [3213]" strokeweight="1pt">
                      <v:stroke dashstyle="dash" joinstyle="round"/>
                      <v:textbox inset="2mm,1mm,5.76pt,2.88pt">
                        <w:txbxContent>
                          <w:p w14:paraId="0B8775C1"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190" o:spid="_x0000_s1073" style="position:absolute;left:43100;top:6692;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" fillcolor="white [3212]" strokecolor="black [3213]" strokeweight="1pt">
                      <v:stroke joinstyle="round"/>
                      <v:textbox inset="2mm,1mm,5.76pt,2.88pt">
                        <w:txbxContent>
                          <w:p w14:paraId="66BD1FC3"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rect id="Rectangle 191" o:spid="_x0000_s1074" style="position:absolute;left:17873;top:6692;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" fillcolor="white [3212]" strokecolor="black [3213]" strokeweight="1pt">
                      <v:stroke joinstyle="round"/>
                      <v:textbox inset="2mm,1mm,5.76pt,2.88pt">
                        <w:txbxContent>
                          <w:p w14:paraId="007873F4"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line id="Straight Connector 192" o:spid="_x0000_s1075" style="position:absolute;visibility:visible;mso-wrap-style:square" from="51329,8763" to="66444,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" filled="t" fillcolor="#4472c4 [3204]" strokecolor="black [3213]" strokeweight="1pt">
                      <o:lock v:ext="edit" shapetype="f"/>
                    </v:line>
                    <v:line id="Straight Connector 193" o:spid="_x0000_s1076" style="position:absolute;visibility:visible;mso-wrap-style:square" from="26103,8763" to="43100,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" filled="t" fillcolor="#4472c4 [3204]" strokecolor="black [3213]" strokeweight="1pt"/>
                    <v:shape id="TextBox 24" o:spid="_x0000_s1077" type="#_x0000_t202" style="position:absolute;left:59350;top:4435;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" filled="f" stroked="f">
                      <v:textbox inset="2mm,1mm,2mm,1mm">
                        <w:txbxContent>
                          <w:p w14:paraId="280511A3"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group>
                  <v:shape id="TextBox 37" o:spid="_x0000_s1078" type="#_x0000_t202" style="position:absolute;width:14578;height:15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" filled="f" stroked="f">
                    <v:textbox style="mso-fit-shape-to-text:t" inset="2mm,1mm,2mm,1mm">
                      <w:txbxContent>
                        <w:p w14:paraId="65826451"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outside the PLMN</w:t>
                          </w:r>
                        </w:p>
                      </w:txbxContent>
                    </v:textbox>
                  </v:shape>
                </v:group>
                <v:group id="Group 196" o:spid="_x0000_s1079" style="position:absolute;top:32130;width:68207;height:13016" coordorigin=",32130" coordsize="68207,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group id="Group 197" o:spid="_x0000_s1080" style="position:absolute;left:16582;top:32130;width:51625;height:13016" coordorigin="16582,32130" coordsize="51625,13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081" style="position:absolute;left:16582;top:32130;width:3593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" fillcolor="white [3212]" strokecolor="black [3213]" strokeweight="1pt">
                      <v:stroke dashstyle="dash" joinstyle="round"/>
                      <v:textbox inset="2mm,1mm,5.76pt,2.88pt">
                        <w:txbxContent>
                          <w:p w14:paraId="564F756B"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199" o:spid="_x0000_s1082" style="position:absolute;left:43100;top:38084;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" fillcolor="white [3212]" strokecolor="black [3213]" strokeweight="1pt">
                      <v:stroke joinstyle="round"/>
                      <v:textbox inset="2mm,1mm,5.76pt,2.88pt">
                        <w:txbxContent>
                          <w:p w14:paraId="415860F0"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rect id="Rectangle 200" o:spid="_x0000_s1083" style="position:absolute;left:17873;top:38084;width:8230;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" fillcolor="white [3212]" strokecolor="black [3213]" strokeweight="1pt">
                      <v:stroke joinstyle="round"/>
                      <v:textbox inset="2mm,1mm,5.76pt,2.88pt">
                        <w:txbxContent>
                          <w:p w14:paraId="768BB392"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line id="Straight Connector 201" o:spid="_x0000_s1084" style="position:absolute;visibility:visible;mso-wrap-style:square" from="51329,40155" to="66444,4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" filled="t" fillcolor="#4472c4 [3204]" strokecolor="black [3213]" strokeweight="1pt">
                      <o:lock v:ext="edit" shapetype="f"/>
                    </v:line>
                    <v:line id="Straight Connector 202" o:spid="_x0000_s1085" style="position:absolute;visibility:visible;mso-wrap-style:square" from="26103,40155" to="43100,4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" filled="t" fillcolor="#4472c4 [3204]" strokecolor="black [3213]" strokeweight="1pt"/>
                    <v:shape id="TextBox 34" o:spid="_x0000_s1086" type="#_x0000_t202" style="position:absolute;left:59942;top:35777;width:8265;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" filled="f" stroked="f">
                      <v:textbox inset="2mm,1mm,2mm,1mm">
                        <w:txbxContent>
                          <w:p w14:paraId="6874E6D1"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group>
                  <v:shape id="TextBox 39" o:spid="_x0000_s1087" type="#_x0000_t202" style="position:absolute;top:33962;width:14578;height:11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" filled="f" stroked="f">
                    <v:textbox style="mso-fit-shape-to-text:t" inset="2mm,1mm,2mm,1mm">
                      <w:txbxContent>
                        <w:p w14:paraId="67C7C6A6"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not outsourced and deployed within the PLMN</w:t>
                          </w:r>
                        </w:p>
                      </w:txbxContent>
                    </v:textbox>
                  </v:shape>
                </v:group>
                <v:group id="Group 205" o:spid="_x0000_s1088" style="position:absolute;top:14961;width:68207;height:16249" coordorigin=",14961" coordsize="68207,16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TextBox 38" o:spid="_x0000_s1089" type="#_x0000_t202" style="position:absolute;top:16063;width:14578;height:15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" filled="f" stroked="f">
                    <v:textbox style="mso-fit-shape-to-text:t" inset="2mm,1mm,2mm,1mm">
                      <w:txbxContent>
                        <w:p w14:paraId="761CCFA1"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SEPP outsourced on behalf of the PLMN and deployed within the PLMN</w:t>
                          </w:r>
                        </w:p>
                      </w:txbxContent>
                    </v:textbox>
                  </v:shape>
                  <v:group id="Group 207" o:spid="_x0000_s1090" style="position:absolute;left:16582;top:14961;width:51625;height:15861" coordorigin="16582,14961" coordsize="51625,15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208" o:spid="_x0000_s1091" style="position:absolute;left:16582;top:14961;width:35797;height:1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" fillcolor="white [3212]" strokecolor="black [3213]" strokeweight="1pt">
                      <v:stroke dashstyle="dash" joinstyle="round"/>
                      <v:textbox inset="2mm,1mm,5.76pt,2.88pt">
                        <w:txbxContent>
                          <w:p w14:paraId="4A5640F5"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HPLMN</w:t>
                            </w:r>
                          </w:p>
                        </w:txbxContent>
                      </v:textbox>
                    </v:rect>
                    <v:rect id="Rectangle 209" o:spid="_x0000_s1092" style="position:absolute;left:17873;top:24179;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" fillcolor="white [3212]" strokecolor="black [3213]" strokeweight="1pt">
                      <v:stroke joinstyle="round"/>
                      <v:textbox inset="2mm,1mm,5.76pt,2.88pt">
                        <w:txbxContent>
                          <w:p w14:paraId="24B4670E"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NF/SCP</w:t>
                            </w:r>
                          </w:p>
                        </w:txbxContent>
                      </v:textbox>
                    </v:rect>
                    <v:shape id="TextBox 61" o:spid="_x0000_s1093" type="#_x0000_t202" style="position:absolute;left:59942;top:22430;width:8265;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" filled="f" stroked="f">
                      <v:textbox inset="2mm,1mm,2mm,1mm">
                        <w:txbxContent>
                          <w:p w14:paraId="7D54D727" w14:textId="77777777" w:rsidR="00350BE9" w:rsidRDefault="00350BE9" w:rsidP="00350BE9">
                            <w:pPr>
                              <w:spacing w:before="160"/>
                              <w:jc w:val="center"/>
                              <w:textAlignment w:val="baseline"/>
                              <w:rPr>
                                <w:rFonts w:ascii="Arial" w:hAnsi="Arial" w:cs="Arial"/>
                                <w:color w:val="000000" w:themeColor="text1"/>
                                <w:spacing w:val="-6"/>
                                <w:kern w:val="20"/>
                                <w:sz w:val="28"/>
                                <w:szCs w:val="28"/>
                                <w:lang w:val="en-US"/>
                              </w:rPr>
                            </w:pPr>
                            <w:r>
                              <w:rPr>
                                <w:rFonts w:ascii="Arial" w:hAnsi="Arial" w:cs="Arial"/>
                                <w:color w:val="000000" w:themeColor="text1"/>
                                <w:spacing w:val="-6"/>
                                <w:kern w:val="20"/>
                                <w:sz w:val="28"/>
                                <w:szCs w:val="28"/>
                                <w:lang w:val="en-US"/>
                              </w:rPr>
                              <w:t>N32</w:t>
                            </w:r>
                          </w:p>
                        </w:txbxContent>
                      </v:textbox>
                    </v:shape>
                    <v:rect id="Rectangle 211" o:spid="_x0000_s1094" style="position:absolute;left:41227;top:17741;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" fillcolor="white [3212]" strokecolor="black [3213]" strokeweight="1pt">
                      <v:stroke dashstyle="dash" joinstyle="round"/>
                      <v:textbox inset="2mm,1mm,5.76pt,2.88pt">
                        <w:txbxContent>
                          <w:p w14:paraId="2F58A0E6"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Hosted</w:t>
                            </w:r>
                          </w:p>
                        </w:txbxContent>
                      </v:textbox>
                    </v:rect>
                    <v:rect id="Rectangle 212" o:spid="_x0000_s1095" style="position:absolute;left:43100;top:24180;width:8229;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" fillcolor="white [3212]" strokecolor="black [3213]" strokeweight="1pt">
                      <v:stroke joinstyle="round"/>
                      <v:textbox inset="2mm,1mm,5.76pt,2.88pt">
                        <w:txbxContent>
                          <w:p w14:paraId="7B196C18" w14:textId="77777777" w:rsidR="00350BE9" w:rsidRDefault="00350BE9" w:rsidP="00350BE9">
                            <w:pPr>
                              <w:spacing w:before="160"/>
                              <w:jc w:val="center"/>
                              <w:rPr>
                                <w:rFonts w:ascii="Arial" w:hAnsi="Arial" w:cs="Arial"/>
                                <w:color w:val="000000" w:themeColor="text1"/>
                                <w:sz w:val="24"/>
                                <w:szCs w:val="24"/>
                                <w:lang w:val="en-US"/>
                              </w:rPr>
                            </w:pPr>
                            <w:r>
                              <w:rPr>
                                <w:rFonts w:ascii="Arial" w:hAnsi="Arial" w:cs="Arial"/>
                                <w:color w:val="000000" w:themeColor="text1"/>
                                <w:lang w:val="en-US"/>
                              </w:rPr>
                              <w:t>SEPP</w:t>
                            </w:r>
                          </w:p>
                        </w:txbxContent>
                      </v:textbox>
                    </v:rect>
                    <v:line id="Straight Connector 213" o:spid="_x0000_s1096" style="position:absolute;visibility:visible;mso-wrap-style:square" from="51329,26250" to="66444,26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" filled="t" fillcolor="#4472c4 [3204]" strokecolor="black [3213]" strokeweight="1pt">
                      <o:lock v:ext="edit" shapetype="f"/>
                    </v:line>
                    <v:line id="Straight Connector 214" o:spid="_x0000_s1097" style="position:absolute;visibility:visible;mso-wrap-style:square" from="26103,26250" to="43100,26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" filled="t" fillcolor="#4472c4 [3204]" strokecolor="black [3213]" strokeweight="1pt"/>
                  </v:group>
                </v:group>
                <w10:anchorlock/>
              </v:group>
            </w:pict>
          </mc:Fallback>
        </mc:AlternateContent>
      </w:r>
    </w:p>
    <w:p w14:paraId="652557ED" w14:textId="71ED7F76" w:rsidR="001F5130" w:rsidRDefault="001F5130" w:rsidP="00687958">
      <w:r>
        <w:t xml:space="preserve">Figure </w:t>
      </w:r>
      <w:r w:rsidRPr="001F5130">
        <w:t>4.4</w:t>
      </w:r>
      <w:r>
        <w:t>-1</w:t>
      </w:r>
      <w:r w:rsidRPr="001F5130">
        <w:t xml:space="preserve"> Summary of SEPP deployment</w:t>
      </w:r>
      <w:r w:rsidR="002D60EF">
        <w:t xml:space="preserve"> variants</w:t>
      </w:r>
    </w:p>
    <w:p w14:paraId="0D6884F8" w14:textId="074593B2" w:rsidR="001F5130" w:rsidRPr="00687958" w:rsidRDefault="001F5130" w:rsidP="00687958">
      <w:r>
        <w:t>This leaves us with three SEPP depl</w:t>
      </w:r>
      <w:r w:rsidR="003F65AF">
        <w:t>oyment</w:t>
      </w:r>
      <w:r w:rsidR="0084342C">
        <w:t xml:space="preserve"> variant</w:t>
      </w:r>
      <w:r w:rsidR="003F65AF">
        <w:t xml:space="preserve">s. Each </w:t>
      </w:r>
      <w:r w:rsidR="00F5313E">
        <w:t>has</w:t>
      </w:r>
      <w:r w:rsidR="003F65AF">
        <w:t xml:space="preserve"> different </w:t>
      </w:r>
      <w:r w:rsidR="00957CA5">
        <w:t xml:space="preserve">set </w:t>
      </w:r>
      <w:r w:rsidR="003F65AF">
        <w:t>of requirements</w:t>
      </w:r>
    </w:p>
    <w:sectPr w:rsidR="001F5130" w:rsidRPr="0068795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5824" w14:textId="77777777" w:rsidR="00323729" w:rsidRDefault="00323729">
      <w:r>
        <w:separator/>
      </w:r>
    </w:p>
  </w:endnote>
  <w:endnote w:type="continuationSeparator" w:id="0">
    <w:p w14:paraId="27A1B894" w14:textId="77777777" w:rsidR="00323729" w:rsidRDefault="00323729">
      <w:r>
        <w:continuationSeparator/>
      </w:r>
    </w:p>
  </w:endnote>
  <w:endnote w:type="continuationNotice" w:id="1">
    <w:p w14:paraId="6FBCC866" w14:textId="77777777" w:rsidR="00323729" w:rsidRDefault="00323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2C243" w14:textId="77777777" w:rsidR="00323729" w:rsidRDefault="00323729">
      <w:r>
        <w:separator/>
      </w:r>
    </w:p>
  </w:footnote>
  <w:footnote w:type="continuationSeparator" w:id="0">
    <w:p w14:paraId="148E473C" w14:textId="77777777" w:rsidR="00323729" w:rsidRDefault="00323729">
      <w:r>
        <w:continuationSeparator/>
      </w:r>
    </w:p>
  </w:footnote>
  <w:footnote w:type="continuationNotice" w:id="1">
    <w:p w14:paraId="5070C5D6" w14:textId="77777777" w:rsidR="00323729" w:rsidRDefault="00323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075940"/>
    <w:multiLevelType w:val="hybridMultilevel"/>
    <w:tmpl w:val="63845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DF1E0A"/>
    <w:multiLevelType w:val="hybridMultilevel"/>
    <w:tmpl w:val="F0EE84AE"/>
    <w:lvl w:ilvl="0" w:tplc="A2B0CF36">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0A0CC3"/>
    <w:multiLevelType w:val="hybridMultilevel"/>
    <w:tmpl w:val="8C96DB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F051DE"/>
    <w:multiLevelType w:val="hybridMultilevel"/>
    <w:tmpl w:val="112AC2A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5A7A77"/>
    <w:multiLevelType w:val="hybridMultilevel"/>
    <w:tmpl w:val="F4BC69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1FA5A93"/>
    <w:multiLevelType w:val="hybridMultilevel"/>
    <w:tmpl w:val="FF6693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974752"/>
    <w:multiLevelType w:val="hybridMultilevel"/>
    <w:tmpl w:val="B82E3C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7301F88"/>
    <w:multiLevelType w:val="hybridMultilevel"/>
    <w:tmpl w:val="A3E288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CEC1966"/>
    <w:multiLevelType w:val="hybridMultilevel"/>
    <w:tmpl w:val="33DCF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F0B45A9"/>
    <w:multiLevelType w:val="hybridMultilevel"/>
    <w:tmpl w:val="500409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7D7EAD"/>
    <w:multiLevelType w:val="hybridMultilevel"/>
    <w:tmpl w:val="2D3E1F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AE22D6"/>
    <w:multiLevelType w:val="hybridMultilevel"/>
    <w:tmpl w:val="6F9C21CE"/>
    <w:lvl w:ilvl="0" w:tplc="20000001">
      <w:start w:val="1"/>
      <w:numFmt w:val="bullet"/>
      <w:lvlText w:val=""/>
      <w:lvlJc w:val="left"/>
      <w:pPr>
        <w:ind w:left="720" w:hanging="360"/>
      </w:pPr>
      <w:rPr>
        <w:rFonts w:ascii="Symbol" w:hAnsi="Symbol" w:hint="default"/>
      </w:rPr>
    </w:lvl>
    <w:lvl w:ilvl="1" w:tplc="2F0EB80E">
      <w:start w:val="5"/>
      <w:numFmt w:val="bullet"/>
      <w:lvlText w:val="•"/>
      <w:lvlJc w:val="left"/>
      <w:pPr>
        <w:ind w:left="1440" w:hanging="360"/>
      </w:pPr>
      <w:rPr>
        <w:rFonts w:ascii="Times New Roman" w:eastAsia="SimSu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1"/>
  </w:num>
  <w:num w:numId="5">
    <w:abstractNumId w:val="20"/>
  </w:num>
  <w:num w:numId="6">
    <w:abstractNumId w:val="11"/>
  </w:num>
  <w:num w:numId="7">
    <w:abstractNumId w:val="13"/>
  </w:num>
  <w:num w:numId="8">
    <w:abstractNumId w:val="32"/>
  </w:num>
  <w:num w:numId="9">
    <w:abstractNumId w:val="25"/>
  </w:num>
  <w:num w:numId="10">
    <w:abstractNumId w:val="30"/>
  </w:num>
  <w:num w:numId="11">
    <w:abstractNumId w:val="18"/>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26"/>
  </w:num>
  <w:num w:numId="26">
    <w:abstractNumId w:val="31"/>
  </w:num>
  <w:num w:numId="27">
    <w:abstractNumId w:val="27"/>
  </w:num>
  <w:num w:numId="28">
    <w:abstractNumId w:val="17"/>
  </w:num>
  <w:num w:numId="29">
    <w:abstractNumId w:val="22"/>
  </w:num>
  <w:num w:numId="30">
    <w:abstractNumId w:val="29"/>
  </w:num>
  <w:num w:numId="31">
    <w:abstractNumId w:val="28"/>
  </w:num>
  <w:num w:numId="32">
    <w:abstractNumId w:val="23"/>
  </w:num>
  <w:num w:numId="33">
    <w:abstractNumId w:val="12"/>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601"/>
    <w:rsid w:val="00007FDF"/>
    <w:rsid w:val="00011E80"/>
    <w:rsid w:val="00012515"/>
    <w:rsid w:val="00012C22"/>
    <w:rsid w:val="00022A97"/>
    <w:rsid w:val="00025ED5"/>
    <w:rsid w:val="00030C0C"/>
    <w:rsid w:val="000360CA"/>
    <w:rsid w:val="00036CBD"/>
    <w:rsid w:val="00041CB9"/>
    <w:rsid w:val="00041F42"/>
    <w:rsid w:val="00046389"/>
    <w:rsid w:val="00060533"/>
    <w:rsid w:val="00067E51"/>
    <w:rsid w:val="000718FE"/>
    <w:rsid w:val="00074722"/>
    <w:rsid w:val="000749C6"/>
    <w:rsid w:val="0008080B"/>
    <w:rsid w:val="000819D8"/>
    <w:rsid w:val="00086FE5"/>
    <w:rsid w:val="000934A6"/>
    <w:rsid w:val="000A0CEF"/>
    <w:rsid w:val="000A2018"/>
    <w:rsid w:val="000A2C6C"/>
    <w:rsid w:val="000A4660"/>
    <w:rsid w:val="000A569B"/>
    <w:rsid w:val="000A5EB0"/>
    <w:rsid w:val="000B78AD"/>
    <w:rsid w:val="000D1B5B"/>
    <w:rsid w:val="000D74DF"/>
    <w:rsid w:val="000E5E05"/>
    <w:rsid w:val="000E6ED9"/>
    <w:rsid w:val="000F3F6A"/>
    <w:rsid w:val="000F615B"/>
    <w:rsid w:val="000F6804"/>
    <w:rsid w:val="0010401F"/>
    <w:rsid w:val="00105FA3"/>
    <w:rsid w:val="00111381"/>
    <w:rsid w:val="00112FC3"/>
    <w:rsid w:val="00115A79"/>
    <w:rsid w:val="00116270"/>
    <w:rsid w:val="00130474"/>
    <w:rsid w:val="0013760E"/>
    <w:rsid w:val="001403D2"/>
    <w:rsid w:val="00140447"/>
    <w:rsid w:val="001675AC"/>
    <w:rsid w:val="00167E13"/>
    <w:rsid w:val="00173FA3"/>
    <w:rsid w:val="001814FB"/>
    <w:rsid w:val="00184B6F"/>
    <w:rsid w:val="001861E5"/>
    <w:rsid w:val="00187F1E"/>
    <w:rsid w:val="00194613"/>
    <w:rsid w:val="00195DD0"/>
    <w:rsid w:val="001A4D3C"/>
    <w:rsid w:val="001A4DF1"/>
    <w:rsid w:val="001B0975"/>
    <w:rsid w:val="001B1652"/>
    <w:rsid w:val="001B4C5F"/>
    <w:rsid w:val="001C1530"/>
    <w:rsid w:val="001C3EC8"/>
    <w:rsid w:val="001D1C95"/>
    <w:rsid w:val="001D2B7B"/>
    <w:rsid w:val="001D2BD4"/>
    <w:rsid w:val="001D6911"/>
    <w:rsid w:val="001F5130"/>
    <w:rsid w:val="001F75C3"/>
    <w:rsid w:val="00201947"/>
    <w:rsid w:val="0020395B"/>
    <w:rsid w:val="002046CB"/>
    <w:rsid w:val="00204DC9"/>
    <w:rsid w:val="002062C0"/>
    <w:rsid w:val="00215130"/>
    <w:rsid w:val="002168D4"/>
    <w:rsid w:val="00225077"/>
    <w:rsid w:val="0022798A"/>
    <w:rsid w:val="00227E63"/>
    <w:rsid w:val="00230002"/>
    <w:rsid w:val="0023318F"/>
    <w:rsid w:val="002339D8"/>
    <w:rsid w:val="00233DC9"/>
    <w:rsid w:val="00243B5C"/>
    <w:rsid w:val="00244C9A"/>
    <w:rsid w:val="002456C1"/>
    <w:rsid w:val="00247216"/>
    <w:rsid w:val="00264439"/>
    <w:rsid w:val="00264E90"/>
    <w:rsid w:val="002677A3"/>
    <w:rsid w:val="00281692"/>
    <w:rsid w:val="002A1857"/>
    <w:rsid w:val="002A3842"/>
    <w:rsid w:val="002A58E2"/>
    <w:rsid w:val="002B78CC"/>
    <w:rsid w:val="002C42AF"/>
    <w:rsid w:val="002C71DA"/>
    <w:rsid w:val="002C7F38"/>
    <w:rsid w:val="002D3B4C"/>
    <w:rsid w:val="002D4B59"/>
    <w:rsid w:val="002D60EF"/>
    <w:rsid w:val="002E01A4"/>
    <w:rsid w:val="002E3BBA"/>
    <w:rsid w:val="002E3F0A"/>
    <w:rsid w:val="002E44BF"/>
    <w:rsid w:val="002F0849"/>
    <w:rsid w:val="0030628A"/>
    <w:rsid w:val="0030724F"/>
    <w:rsid w:val="003149BB"/>
    <w:rsid w:val="00317780"/>
    <w:rsid w:val="00323729"/>
    <w:rsid w:val="0032438A"/>
    <w:rsid w:val="003303E2"/>
    <w:rsid w:val="003311EB"/>
    <w:rsid w:val="00332C1F"/>
    <w:rsid w:val="0034031C"/>
    <w:rsid w:val="00350BE9"/>
    <w:rsid w:val="0035122B"/>
    <w:rsid w:val="00351CAF"/>
    <w:rsid w:val="00353451"/>
    <w:rsid w:val="00357EFA"/>
    <w:rsid w:val="00363D2E"/>
    <w:rsid w:val="0036465E"/>
    <w:rsid w:val="00371032"/>
    <w:rsid w:val="00371B44"/>
    <w:rsid w:val="003756AF"/>
    <w:rsid w:val="0037578F"/>
    <w:rsid w:val="00377190"/>
    <w:rsid w:val="00387549"/>
    <w:rsid w:val="003875BB"/>
    <w:rsid w:val="003B19A6"/>
    <w:rsid w:val="003B5D00"/>
    <w:rsid w:val="003B6813"/>
    <w:rsid w:val="003B6952"/>
    <w:rsid w:val="003B7DA4"/>
    <w:rsid w:val="003C122B"/>
    <w:rsid w:val="003C5A97"/>
    <w:rsid w:val="003C7067"/>
    <w:rsid w:val="003C7A04"/>
    <w:rsid w:val="003D0ED6"/>
    <w:rsid w:val="003D40C7"/>
    <w:rsid w:val="003F37DF"/>
    <w:rsid w:val="003F52B2"/>
    <w:rsid w:val="003F65AF"/>
    <w:rsid w:val="003F68B8"/>
    <w:rsid w:val="0040709B"/>
    <w:rsid w:val="004124EC"/>
    <w:rsid w:val="00415CB6"/>
    <w:rsid w:val="00421EC9"/>
    <w:rsid w:val="00425593"/>
    <w:rsid w:val="00426C95"/>
    <w:rsid w:val="00430AAB"/>
    <w:rsid w:val="00432F0B"/>
    <w:rsid w:val="0043514C"/>
    <w:rsid w:val="00436D7A"/>
    <w:rsid w:val="00440414"/>
    <w:rsid w:val="00451B04"/>
    <w:rsid w:val="00454EFF"/>
    <w:rsid w:val="004558E9"/>
    <w:rsid w:val="0045777E"/>
    <w:rsid w:val="00460405"/>
    <w:rsid w:val="00467C60"/>
    <w:rsid w:val="004705C3"/>
    <w:rsid w:val="00473D0D"/>
    <w:rsid w:val="00481E87"/>
    <w:rsid w:val="004959AC"/>
    <w:rsid w:val="00495E69"/>
    <w:rsid w:val="00496C05"/>
    <w:rsid w:val="00497478"/>
    <w:rsid w:val="004A38A3"/>
    <w:rsid w:val="004A3D33"/>
    <w:rsid w:val="004B3753"/>
    <w:rsid w:val="004B5C11"/>
    <w:rsid w:val="004C31D2"/>
    <w:rsid w:val="004C41A1"/>
    <w:rsid w:val="004C507C"/>
    <w:rsid w:val="004C5163"/>
    <w:rsid w:val="004C6E13"/>
    <w:rsid w:val="004D2D48"/>
    <w:rsid w:val="004D55C2"/>
    <w:rsid w:val="004E6D6F"/>
    <w:rsid w:val="004F3275"/>
    <w:rsid w:val="004F5BEF"/>
    <w:rsid w:val="004F6D26"/>
    <w:rsid w:val="005008AE"/>
    <w:rsid w:val="00514A14"/>
    <w:rsid w:val="00521131"/>
    <w:rsid w:val="005239CD"/>
    <w:rsid w:val="00527C0B"/>
    <w:rsid w:val="005301D0"/>
    <w:rsid w:val="005410F6"/>
    <w:rsid w:val="00562FD5"/>
    <w:rsid w:val="00572170"/>
    <w:rsid w:val="005729C4"/>
    <w:rsid w:val="00575466"/>
    <w:rsid w:val="005755D6"/>
    <w:rsid w:val="0058004E"/>
    <w:rsid w:val="00583C7A"/>
    <w:rsid w:val="0059227B"/>
    <w:rsid w:val="00596840"/>
    <w:rsid w:val="00596C09"/>
    <w:rsid w:val="005A35AD"/>
    <w:rsid w:val="005B0966"/>
    <w:rsid w:val="005B795D"/>
    <w:rsid w:val="005C6907"/>
    <w:rsid w:val="005D767A"/>
    <w:rsid w:val="005E31B7"/>
    <w:rsid w:val="00600910"/>
    <w:rsid w:val="0060514A"/>
    <w:rsid w:val="00613820"/>
    <w:rsid w:val="006160C6"/>
    <w:rsid w:val="006162AC"/>
    <w:rsid w:val="0062326C"/>
    <w:rsid w:val="00627BD3"/>
    <w:rsid w:val="0063081E"/>
    <w:rsid w:val="00633DA9"/>
    <w:rsid w:val="00634D2C"/>
    <w:rsid w:val="00635032"/>
    <w:rsid w:val="00635D4C"/>
    <w:rsid w:val="00640636"/>
    <w:rsid w:val="00647C73"/>
    <w:rsid w:val="00652248"/>
    <w:rsid w:val="006528F8"/>
    <w:rsid w:val="00657A26"/>
    <w:rsid w:val="00657B80"/>
    <w:rsid w:val="00662A73"/>
    <w:rsid w:val="00675B3C"/>
    <w:rsid w:val="0067695E"/>
    <w:rsid w:val="00687387"/>
    <w:rsid w:val="00687958"/>
    <w:rsid w:val="00692DDD"/>
    <w:rsid w:val="0069495C"/>
    <w:rsid w:val="006A1D8C"/>
    <w:rsid w:val="006B267E"/>
    <w:rsid w:val="006C0584"/>
    <w:rsid w:val="006D0885"/>
    <w:rsid w:val="006D18B3"/>
    <w:rsid w:val="006D3200"/>
    <w:rsid w:val="006D340A"/>
    <w:rsid w:val="006E645D"/>
    <w:rsid w:val="006F423D"/>
    <w:rsid w:val="00714B2B"/>
    <w:rsid w:val="00715A1D"/>
    <w:rsid w:val="00721CCD"/>
    <w:rsid w:val="00722A42"/>
    <w:rsid w:val="00724168"/>
    <w:rsid w:val="007311DB"/>
    <w:rsid w:val="007321B2"/>
    <w:rsid w:val="00752624"/>
    <w:rsid w:val="00754C5A"/>
    <w:rsid w:val="00760BB0"/>
    <w:rsid w:val="0076157A"/>
    <w:rsid w:val="00762E59"/>
    <w:rsid w:val="00784593"/>
    <w:rsid w:val="0078655E"/>
    <w:rsid w:val="00787127"/>
    <w:rsid w:val="007969D9"/>
    <w:rsid w:val="00797FC4"/>
    <w:rsid w:val="007A00EF"/>
    <w:rsid w:val="007A48E8"/>
    <w:rsid w:val="007A5F50"/>
    <w:rsid w:val="007A6980"/>
    <w:rsid w:val="007B19EA"/>
    <w:rsid w:val="007B4252"/>
    <w:rsid w:val="007C0A2D"/>
    <w:rsid w:val="007C27B0"/>
    <w:rsid w:val="007C27E2"/>
    <w:rsid w:val="007C6435"/>
    <w:rsid w:val="007E537E"/>
    <w:rsid w:val="007F1106"/>
    <w:rsid w:val="007F300B"/>
    <w:rsid w:val="007F359B"/>
    <w:rsid w:val="008014C3"/>
    <w:rsid w:val="00802209"/>
    <w:rsid w:val="00802A1E"/>
    <w:rsid w:val="008055E5"/>
    <w:rsid w:val="00806D60"/>
    <w:rsid w:val="0081643C"/>
    <w:rsid w:val="00823876"/>
    <w:rsid w:val="008245BF"/>
    <w:rsid w:val="00824DA6"/>
    <w:rsid w:val="008274F6"/>
    <w:rsid w:val="008325B0"/>
    <w:rsid w:val="0084342C"/>
    <w:rsid w:val="00845470"/>
    <w:rsid w:val="00850812"/>
    <w:rsid w:val="00852573"/>
    <w:rsid w:val="00853CD0"/>
    <w:rsid w:val="00853DD6"/>
    <w:rsid w:val="00861D10"/>
    <w:rsid w:val="008664EB"/>
    <w:rsid w:val="00866B14"/>
    <w:rsid w:val="008670E4"/>
    <w:rsid w:val="00872773"/>
    <w:rsid w:val="0087516D"/>
    <w:rsid w:val="008751F8"/>
    <w:rsid w:val="00876B9A"/>
    <w:rsid w:val="00876CBE"/>
    <w:rsid w:val="008771FB"/>
    <w:rsid w:val="00877663"/>
    <w:rsid w:val="008841F2"/>
    <w:rsid w:val="00885335"/>
    <w:rsid w:val="008933BF"/>
    <w:rsid w:val="0089522D"/>
    <w:rsid w:val="008A10C4"/>
    <w:rsid w:val="008B0248"/>
    <w:rsid w:val="008C17AE"/>
    <w:rsid w:val="008D3675"/>
    <w:rsid w:val="008E2200"/>
    <w:rsid w:val="008F45D4"/>
    <w:rsid w:val="008F5F33"/>
    <w:rsid w:val="0091046A"/>
    <w:rsid w:val="009139A5"/>
    <w:rsid w:val="00926ABD"/>
    <w:rsid w:val="0092720E"/>
    <w:rsid w:val="009307E1"/>
    <w:rsid w:val="00930BC4"/>
    <w:rsid w:val="00930FFB"/>
    <w:rsid w:val="0093391F"/>
    <w:rsid w:val="00933ED2"/>
    <w:rsid w:val="00937D7C"/>
    <w:rsid w:val="00943FBB"/>
    <w:rsid w:val="00947F4E"/>
    <w:rsid w:val="00957CA5"/>
    <w:rsid w:val="00961344"/>
    <w:rsid w:val="009646A4"/>
    <w:rsid w:val="0096623B"/>
    <w:rsid w:val="00966C23"/>
    <w:rsid w:val="00966D47"/>
    <w:rsid w:val="0097684D"/>
    <w:rsid w:val="00992312"/>
    <w:rsid w:val="009B09FA"/>
    <w:rsid w:val="009C0DED"/>
    <w:rsid w:val="009C1785"/>
    <w:rsid w:val="009D552B"/>
    <w:rsid w:val="009E2548"/>
    <w:rsid w:val="009F26AE"/>
    <w:rsid w:val="009F3842"/>
    <w:rsid w:val="00A227C6"/>
    <w:rsid w:val="00A238DD"/>
    <w:rsid w:val="00A23A29"/>
    <w:rsid w:val="00A24119"/>
    <w:rsid w:val="00A31F7B"/>
    <w:rsid w:val="00A37D7F"/>
    <w:rsid w:val="00A40355"/>
    <w:rsid w:val="00A46410"/>
    <w:rsid w:val="00A52BE4"/>
    <w:rsid w:val="00A57688"/>
    <w:rsid w:val="00A66A10"/>
    <w:rsid w:val="00A709F3"/>
    <w:rsid w:val="00A815B9"/>
    <w:rsid w:val="00A81C75"/>
    <w:rsid w:val="00A83BAE"/>
    <w:rsid w:val="00A8443F"/>
    <w:rsid w:val="00A84A94"/>
    <w:rsid w:val="00A8671D"/>
    <w:rsid w:val="00A86BF7"/>
    <w:rsid w:val="00A92083"/>
    <w:rsid w:val="00A928E0"/>
    <w:rsid w:val="00A96B4A"/>
    <w:rsid w:val="00AA2D1C"/>
    <w:rsid w:val="00AB2884"/>
    <w:rsid w:val="00AB3A31"/>
    <w:rsid w:val="00AC0978"/>
    <w:rsid w:val="00AC1ABE"/>
    <w:rsid w:val="00AD0D28"/>
    <w:rsid w:val="00AD1DAA"/>
    <w:rsid w:val="00AD4DA0"/>
    <w:rsid w:val="00AD6078"/>
    <w:rsid w:val="00AE4B42"/>
    <w:rsid w:val="00AE64C9"/>
    <w:rsid w:val="00AE65FD"/>
    <w:rsid w:val="00AF0601"/>
    <w:rsid w:val="00AF1E18"/>
    <w:rsid w:val="00AF1E23"/>
    <w:rsid w:val="00AF408A"/>
    <w:rsid w:val="00AF5C88"/>
    <w:rsid w:val="00AF6983"/>
    <w:rsid w:val="00AF798B"/>
    <w:rsid w:val="00AF7F81"/>
    <w:rsid w:val="00B01AFF"/>
    <w:rsid w:val="00B05CC7"/>
    <w:rsid w:val="00B1000D"/>
    <w:rsid w:val="00B10CC9"/>
    <w:rsid w:val="00B22707"/>
    <w:rsid w:val="00B2277E"/>
    <w:rsid w:val="00B23E81"/>
    <w:rsid w:val="00B2630E"/>
    <w:rsid w:val="00B27E39"/>
    <w:rsid w:val="00B350D8"/>
    <w:rsid w:val="00B3595E"/>
    <w:rsid w:val="00B411E7"/>
    <w:rsid w:val="00B4150E"/>
    <w:rsid w:val="00B42271"/>
    <w:rsid w:val="00B4702A"/>
    <w:rsid w:val="00B47F64"/>
    <w:rsid w:val="00B505E2"/>
    <w:rsid w:val="00B76763"/>
    <w:rsid w:val="00B7732B"/>
    <w:rsid w:val="00B879F0"/>
    <w:rsid w:val="00B914AC"/>
    <w:rsid w:val="00B91593"/>
    <w:rsid w:val="00BA1A6C"/>
    <w:rsid w:val="00BB177B"/>
    <w:rsid w:val="00BB5BAF"/>
    <w:rsid w:val="00BB7316"/>
    <w:rsid w:val="00BC25AA"/>
    <w:rsid w:val="00BC3826"/>
    <w:rsid w:val="00BE7336"/>
    <w:rsid w:val="00BF3039"/>
    <w:rsid w:val="00BF4993"/>
    <w:rsid w:val="00BF5C68"/>
    <w:rsid w:val="00C022E3"/>
    <w:rsid w:val="00C05992"/>
    <w:rsid w:val="00C1304F"/>
    <w:rsid w:val="00C16E0A"/>
    <w:rsid w:val="00C2498F"/>
    <w:rsid w:val="00C27B0C"/>
    <w:rsid w:val="00C34041"/>
    <w:rsid w:val="00C34C6F"/>
    <w:rsid w:val="00C36BC7"/>
    <w:rsid w:val="00C36C97"/>
    <w:rsid w:val="00C411F4"/>
    <w:rsid w:val="00C4146B"/>
    <w:rsid w:val="00C42FDB"/>
    <w:rsid w:val="00C4712D"/>
    <w:rsid w:val="00C5417F"/>
    <w:rsid w:val="00C555C9"/>
    <w:rsid w:val="00C6098D"/>
    <w:rsid w:val="00C64687"/>
    <w:rsid w:val="00C7034E"/>
    <w:rsid w:val="00C718FA"/>
    <w:rsid w:val="00C876C3"/>
    <w:rsid w:val="00C90DB4"/>
    <w:rsid w:val="00C94F55"/>
    <w:rsid w:val="00CA4D52"/>
    <w:rsid w:val="00CA537A"/>
    <w:rsid w:val="00CA7D62"/>
    <w:rsid w:val="00CB07A8"/>
    <w:rsid w:val="00CB0ED8"/>
    <w:rsid w:val="00CB7395"/>
    <w:rsid w:val="00CC055C"/>
    <w:rsid w:val="00CC2FDA"/>
    <w:rsid w:val="00CC5768"/>
    <w:rsid w:val="00CC7897"/>
    <w:rsid w:val="00CD4A57"/>
    <w:rsid w:val="00CE4656"/>
    <w:rsid w:val="00CE7CEF"/>
    <w:rsid w:val="00CF26DC"/>
    <w:rsid w:val="00CF56C4"/>
    <w:rsid w:val="00CF66E1"/>
    <w:rsid w:val="00CF6CF8"/>
    <w:rsid w:val="00D00248"/>
    <w:rsid w:val="00D04FFE"/>
    <w:rsid w:val="00D2177C"/>
    <w:rsid w:val="00D23EC5"/>
    <w:rsid w:val="00D24866"/>
    <w:rsid w:val="00D262C6"/>
    <w:rsid w:val="00D30E7E"/>
    <w:rsid w:val="00D31E09"/>
    <w:rsid w:val="00D335D0"/>
    <w:rsid w:val="00D33604"/>
    <w:rsid w:val="00D37694"/>
    <w:rsid w:val="00D37B08"/>
    <w:rsid w:val="00D437FF"/>
    <w:rsid w:val="00D5130C"/>
    <w:rsid w:val="00D601B6"/>
    <w:rsid w:val="00D62265"/>
    <w:rsid w:val="00D6598C"/>
    <w:rsid w:val="00D74904"/>
    <w:rsid w:val="00D770AD"/>
    <w:rsid w:val="00D82571"/>
    <w:rsid w:val="00D84BDB"/>
    <w:rsid w:val="00D8512E"/>
    <w:rsid w:val="00D87931"/>
    <w:rsid w:val="00D94DFD"/>
    <w:rsid w:val="00D9510F"/>
    <w:rsid w:val="00D9752B"/>
    <w:rsid w:val="00DA1E58"/>
    <w:rsid w:val="00DB5C46"/>
    <w:rsid w:val="00DC1B2A"/>
    <w:rsid w:val="00DC61B4"/>
    <w:rsid w:val="00DC799A"/>
    <w:rsid w:val="00DE4EF2"/>
    <w:rsid w:val="00DE7934"/>
    <w:rsid w:val="00DF2C0E"/>
    <w:rsid w:val="00E029D1"/>
    <w:rsid w:val="00E03423"/>
    <w:rsid w:val="00E04DB6"/>
    <w:rsid w:val="00E06FFB"/>
    <w:rsid w:val="00E107EA"/>
    <w:rsid w:val="00E10CD5"/>
    <w:rsid w:val="00E11761"/>
    <w:rsid w:val="00E152DF"/>
    <w:rsid w:val="00E20A54"/>
    <w:rsid w:val="00E23E38"/>
    <w:rsid w:val="00E2491E"/>
    <w:rsid w:val="00E30155"/>
    <w:rsid w:val="00E31B71"/>
    <w:rsid w:val="00E31C45"/>
    <w:rsid w:val="00E44FDC"/>
    <w:rsid w:val="00E4728D"/>
    <w:rsid w:val="00E52CD8"/>
    <w:rsid w:val="00E56235"/>
    <w:rsid w:val="00E62205"/>
    <w:rsid w:val="00E713D0"/>
    <w:rsid w:val="00E71714"/>
    <w:rsid w:val="00E74AA4"/>
    <w:rsid w:val="00E77477"/>
    <w:rsid w:val="00E80768"/>
    <w:rsid w:val="00E82D5E"/>
    <w:rsid w:val="00E91FE1"/>
    <w:rsid w:val="00E93ED5"/>
    <w:rsid w:val="00E95A55"/>
    <w:rsid w:val="00EA10C0"/>
    <w:rsid w:val="00EA5E95"/>
    <w:rsid w:val="00EB3586"/>
    <w:rsid w:val="00EB7218"/>
    <w:rsid w:val="00EC091F"/>
    <w:rsid w:val="00EC2E00"/>
    <w:rsid w:val="00EC7B49"/>
    <w:rsid w:val="00ED4954"/>
    <w:rsid w:val="00ED5146"/>
    <w:rsid w:val="00ED7A12"/>
    <w:rsid w:val="00EE0943"/>
    <w:rsid w:val="00EE162F"/>
    <w:rsid w:val="00EE2E9C"/>
    <w:rsid w:val="00EE33A2"/>
    <w:rsid w:val="00EE4D74"/>
    <w:rsid w:val="00EE53C2"/>
    <w:rsid w:val="00EF34F4"/>
    <w:rsid w:val="00EF551D"/>
    <w:rsid w:val="00EF5AFB"/>
    <w:rsid w:val="00F159DF"/>
    <w:rsid w:val="00F22E4E"/>
    <w:rsid w:val="00F31563"/>
    <w:rsid w:val="00F40FB5"/>
    <w:rsid w:val="00F42043"/>
    <w:rsid w:val="00F5313E"/>
    <w:rsid w:val="00F6150F"/>
    <w:rsid w:val="00F61E35"/>
    <w:rsid w:val="00F62987"/>
    <w:rsid w:val="00F64173"/>
    <w:rsid w:val="00F64350"/>
    <w:rsid w:val="00F6550A"/>
    <w:rsid w:val="00F67A1C"/>
    <w:rsid w:val="00F7112A"/>
    <w:rsid w:val="00F740F6"/>
    <w:rsid w:val="00F81D89"/>
    <w:rsid w:val="00F82C5B"/>
    <w:rsid w:val="00F83A5A"/>
    <w:rsid w:val="00F8555F"/>
    <w:rsid w:val="00F85E75"/>
    <w:rsid w:val="00F87F80"/>
    <w:rsid w:val="00F90705"/>
    <w:rsid w:val="00F96F74"/>
    <w:rsid w:val="00FA1678"/>
    <w:rsid w:val="00FB0CFB"/>
    <w:rsid w:val="00FB33F9"/>
    <w:rsid w:val="00FB654C"/>
    <w:rsid w:val="00FC4007"/>
    <w:rsid w:val="00FD73F4"/>
    <w:rsid w:val="00FE0817"/>
    <w:rsid w:val="00FE5847"/>
    <w:rsid w:val="00FE7E10"/>
    <w:rsid w:val="00FF0173"/>
    <w:rsid w:val="00FF70D2"/>
    <w:rsid w:val="00FF7224"/>
    <w:rsid w:val="0C558E1D"/>
    <w:rsid w:val="1277B956"/>
    <w:rsid w:val="1AEAC5AE"/>
    <w:rsid w:val="42174385"/>
    <w:rsid w:val="4363EEE8"/>
    <w:rsid w:val="534D4801"/>
    <w:rsid w:val="5848A0DC"/>
    <w:rsid w:val="6050DB05"/>
    <w:rsid w:val="62D2DC9C"/>
    <w:rsid w:val="63B72215"/>
    <w:rsid w:val="787F8DE0"/>
    <w:rsid w:val="7D18E9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2D1E62"/>
  <w15:chartTrackingRefBased/>
  <w15:docId w15:val="{BAD27814-1C3D-43CE-8C3C-C4744EAE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97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5C6907"/>
    <w:rPr>
      <w:rFonts w:ascii="Arial" w:hAnsi="Arial"/>
      <w:sz w:val="32"/>
      <w:lang w:val="en-GB" w:eastAsia="en-US"/>
    </w:rPr>
  </w:style>
  <w:style w:type="character" w:customStyle="1" w:styleId="B1Char1">
    <w:name w:val="B1 Char1"/>
    <w:link w:val="B1"/>
    <w:qFormat/>
    <w:locked/>
    <w:rsid w:val="00AF0601"/>
    <w:rPr>
      <w:rFonts w:ascii="Times New Roman" w:hAnsi="Times New Roman"/>
      <w:lang w:val="en-GB" w:eastAsia="en-US"/>
    </w:rPr>
  </w:style>
  <w:style w:type="paragraph" w:styleId="Revision">
    <w:name w:val="Revision"/>
    <w:hidden/>
    <w:uiPriority w:val="99"/>
    <w:semiHidden/>
    <w:rsid w:val="00D9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ADQ376F6HWTR-1074192144-4585</_dlc_DocId>
    <_dlc_DocIdUrl xmlns="4397fad0-70af-449d-b129-6cf6df26877a">
      <Url>https://ericsson.sharepoint.com/sites/SRT/3GPP/_layouts/15/DocIdRedir.aspx?ID=ADQ376F6HWTR-1074192144-4585</Url>
      <Description>ADQ376F6HWTR-1074192144-4585</Description>
    </_dlc_DocIdUrl>
    <SharedWithUsers xmlns="8ce21422-bdb2-475f-ab65-4309c7957112">
      <UserInfo>
        <DisplayName>Volker Kleinfeld</DisplayName>
        <AccountId>112</AccountId>
        <AccountType/>
      </UserInfo>
      <UserInfo>
        <DisplayName>Ralf Keller</DisplayName>
        <AccountId>244</AccountId>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794A86E-FDB7-49B4-9A87-86C12404987A}">
  <ds:schemaRefs>
    <ds:schemaRef ds:uri="http://schemas.microsoft.com/sharepoint/v3/contenttype/forms"/>
  </ds:schemaRefs>
</ds:datastoreItem>
</file>

<file path=customXml/itemProps2.xml><?xml version="1.0" encoding="utf-8"?>
<ds:datastoreItem xmlns:ds="http://schemas.openxmlformats.org/officeDocument/2006/customXml" ds:itemID="{F11FA3EC-9CC6-44A9-BCDD-1E4C756FE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29FBC-5DB3-43A5-A705-2F6CFEAECF67}">
  <ds:schemaRefs>
    <ds:schemaRef ds:uri="http://schemas.microsoft.com/sharepoint/events"/>
  </ds:schemaRefs>
</ds:datastoreItem>
</file>

<file path=customXml/itemProps4.xml><?xml version="1.0" encoding="utf-8"?>
<ds:datastoreItem xmlns:ds="http://schemas.openxmlformats.org/officeDocument/2006/customXml" ds:itemID="{463CD353-E512-43CF-A0AC-BC610BF5023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AC844B78-A9DB-4ADC-89F6-51EE7037CC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5</Pages>
  <Words>1714</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Christine Jost 5</cp:lastModifiedBy>
  <cp:revision>299</cp:revision>
  <cp:lastPrinted>1899-12-31T23:00:00Z</cp:lastPrinted>
  <dcterms:created xsi:type="dcterms:W3CDTF">2022-11-01T01:28:00Z</dcterms:created>
  <dcterms:modified xsi:type="dcterms:W3CDTF">2022-11-07T11:09:00Z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cf2e7c4b-9612-443a-8719-5bd749d08556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